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6F1" w:rsidRPr="00232D9E" w:rsidRDefault="002E66F1" w:rsidP="00137F25">
      <w:pPr>
        <w:spacing w:after="200" w:line="276" w:lineRule="auto"/>
        <w:rPr>
          <w:b/>
          <w:sz w:val="32"/>
          <w:szCs w:val="32"/>
          <w:lang w:eastAsia="en-US"/>
        </w:rPr>
      </w:pPr>
      <w:r w:rsidRPr="00232D9E">
        <w:rPr>
          <w:b/>
          <w:sz w:val="32"/>
          <w:szCs w:val="32"/>
          <w:lang w:eastAsia="en-US"/>
        </w:rPr>
        <w:t>Материалы по контролю и оценке учебных достижений обучающихся</w:t>
      </w:r>
    </w:p>
    <w:p w:rsidR="002E66F1" w:rsidRPr="00934ECB" w:rsidRDefault="002E66F1" w:rsidP="00137F25">
      <w:pPr>
        <w:widowControl w:val="0"/>
        <w:jc w:val="center"/>
        <w:rPr>
          <w:b/>
          <w:sz w:val="28"/>
          <w:szCs w:val="28"/>
          <w:lang w:val="de-DE"/>
        </w:rPr>
      </w:pPr>
      <w:r w:rsidRPr="00232D9E">
        <w:rPr>
          <w:b/>
          <w:sz w:val="28"/>
          <w:szCs w:val="28"/>
        </w:rPr>
        <w:t>Заданиядлярубежногоконтроля</w:t>
      </w:r>
      <w:r w:rsidRPr="00934ECB">
        <w:rPr>
          <w:b/>
          <w:sz w:val="28"/>
          <w:szCs w:val="28"/>
          <w:lang w:val="de-DE"/>
        </w:rPr>
        <w:t xml:space="preserve"> №1</w:t>
      </w:r>
    </w:p>
    <w:p w:rsidR="002E66F1" w:rsidRPr="00232D9E" w:rsidRDefault="002E66F1" w:rsidP="00137F25">
      <w:pPr>
        <w:rPr>
          <w:lang w:val="de-DE"/>
        </w:rPr>
      </w:pPr>
    </w:p>
    <w:p w:rsidR="002E66F1" w:rsidRPr="00934ECB" w:rsidRDefault="002E66F1" w:rsidP="00137F25">
      <w:pPr>
        <w:rPr>
          <w:lang w:val="de-DE"/>
        </w:rPr>
      </w:pPr>
    </w:p>
    <w:p w:rsidR="002E66F1" w:rsidRPr="00576B5A" w:rsidRDefault="002E66F1" w:rsidP="00137F25">
      <w:pPr>
        <w:rPr>
          <w:sz w:val="28"/>
          <w:szCs w:val="28"/>
          <w:lang w:val="de-DE"/>
        </w:rPr>
      </w:pPr>
      <w:r w:rsidRPr="00576B5A">
        <w:rPr>
          <w:sz w:val="28"/>
          <w:szCs w:val="28"/>
          <w:lang w:val="de-DE"/>
        </w:rPr>
        <w:t>Die Fragen der Zwischenkontrollen</w:t>
      </w:r>
    </w:p>
    <w:p w:rsidR="002E66F1" w:rsidRPr="00576B5A" w:rsidRDefault="002E66F1" w:rsidP="00137F25">
      <w:pPr>
        <w:rPr>
          <w:sz w:val="28"/>
          <w:szCs w:val="28"/>
          <w:lang w:val="de-DE"/>
        </w:rPr>
      </w:pPr>
      <w:r w:rsidRPr="00576B5A">
        <w:rPr>
          <w:sz w:val="28"/>
          <w:szCs w:val="28"/>
          <w:lang w:val="de-DE"/>
        </w:rPr>
        <w:t xml:space="preserve">   1. Die Zwischenkontrolle № 1</w:t>
      </w:r>
    </w:p>
    <w:p w:rsidR="002E66F1" w:rsidRPr="00576B5A" w:rsidRDefault="002E66F1" w:rsidP="00137F25">
      <w:pPr>
        <w:rPr>
          <w:sz w:val="28"/>
          <w:szCs w:val="28"/>
          <w:lang w:val="de-DE"/>
        </w:rPr>
      </w:pPr>
      <w:r w:rsidRPr="00576B5A">
        <w:rPr>
          <w:sz w:val="28"/>
          <w:szCs w:val="28"/>
        </w:rPr>
        <w:t>а</w:t>
      </w:r>
      <w:r w:rsidRPr="00576B5A">
        <w:rPr>
          <w:sz w:val="28"/>
          <w:szCs w:val="28"/>
          <w:lang w:val="de-DE"/>
        </w:rPr>
        <w:t>. Der grammatische Test zum Thema: „Passiv Stativpassiv, Komposita“</w:t>
      </w:r>
    </w:p>
    <w:p w:rsidR="002E66F1" w:rsidRDefault="002E66F1" w:rsidP="00137F25">
      <w:pPr>
        <w:rPr>
          <w:sz w:val="28"/>
          <w:szCs w:val="28"/>
          <w:lang w:val="de-DE"/>
        </w:rPr>
      </w:pPr>
      <w:r w:rsidRPr="00576B5A">
        <w:rPr>
          <w:sz w:val="28"/>
          <w:szCs w:val="28"/>
          <w:lang w:val="de-DE"/>
        </w:rPr>
        <w:t xml:space="preserve">     b. Das Wortdiktat zum Thema</w:t>
      </w:r>
    </w:p>
    <w:p w:rsidR="002E66F1" w:rsidRPr="00543D1D" w:rsidRDefault="002E66F1" w:rsidP="00137F25">
      <w:pPr>
        <w:rPr>
          <w:sz w:val="28"/>
          <w:szCs w:val="28"/>
          <w:lang w:val="de-DE"/>
        </w:rPr>
      </w:pPr>
      <w:r>
        <w:rPr>
          <w:sz w:val="28"/>
          <w:szCs w:val="28"/>
          <w:lang w:val="de-DE"/>
        </w:rPr>
        <w:t xml:space="preserve">Test </w:t>
      </w:r>
    </w:p>
    <w:p w:rsidR="002E66F1" w:rsidRPr="009F6D16" w:rsidRDefault="002E66F1" w:rsidP="00137F25">
      <w:pPr>
        <w:rPr>
          <w:sz w:val="28"/>
          <w:szCs w:val="28"/>
          <w:lang w:val="de-DE"/>
        </w:rPr>
      </w:pPr>
    </w:p>
    <w:p w:rsidR="002E66F1" w:rsidRDefault="002E66F1" w:rsidP="00137F25">
      <w:pPr>
        <w:rPr>
          <w:sz w:val="28"/>
          <w:szCs w:val="28"/>
          <w:lang w:val="de-DE"/>
        </w:rPr>
        <w:sectPr w:rsidR="002E66F1" w:rsidSect="00934ECB">
          <w:pgSz w:w="11906" w:h="16838"/>
          <w:pgMar w:top="1134" w:right="850" w:bottom="1134" w:left="1701" w:header="708" w:footer="708" w:gutter="0"/>
          <w:cols w:space="708"/>
          <w:docGrid w:linePitch="360"/>
        </w:sectPr>
      </w:pPr>
    </w:p>
    <w:p w:rsidR="002E66F1" w:rsidRPr="009F6D16" w:rsidRDefault="002E66F1" w:rsidP="00137F25">
      <w:pPr>
        <w:rPr>
          <w:sz w:val="28"/>
          <w:szCs w:val="28"/>
          <w:lang w:val="de-DE"/>
        </w:rPr>
      </w:pPr>
      <w:r w:rsidRPr="009F6D16">
        <w:rPr>
          <w:sz w:val="28"/>
          <w:szCs w:val="28"/>
          <w:lang w:val="de-DE"/>
        </w:rPr>
        <w:t>1 Wählen Sie die richtige Variante:</w:t>
      </w:r>
    </w:p>
    <w:p w:rsidR="002E66F1" w:rsidRPr="009F6D16" w:rsidRDefault="002E66F1" w:rsidP="00137F25">
      <w:pPr>
        <w:rPr>
          <w:sz w:val="28"/>
          <w:szCs w:val="28"/>
          <w:lang w:val="de-DE"/>
        </w:rPr>
      </w:pPr>
      <w:r w:rsidRPr="009F6D16">
        <w:rPr>
          <w:sz w:val="28"/>
          <w:szCs w:val="28"/>
          <w:lang w:val="de-DE"/>
        </w:rPr>
        <w:t>Der erste Motor wurde von Rudolf Diesel ... .</w:t>
      </w:r>
    </w:p>
    <w:p w:rsidR="002E66F1" w:rsidRPr="009F6D16" w:rsidRDefault="002E66F1" w:rsidP="00137F25">
      <w:pPr>
        <w:rPr>
          <w:sz w:val="28"/>
          <w:szCs w:val="28"/>
          <w:lang w:val="de-DE"/>
        </w:rPr>
      </w:pPr>
      <w:r w:rsidRPr="009F6D16">
        <w:rPr>
          <w:sz w:val="28"/>
          <w:szCs w:val="28"/>
          <w:lang w:val="de-DE"/>
        </w:rPr>
        <w:t>A) Erdacht.</w:t>
      </w:r>
    </w:p>
    <w:p w:rsidR="002E66F1" w:rsidRPr="009F6D16" w:rsidRDefault="002E66F1" w:rsidP="00137F25">
      <w:pPr>
        <w:rPr>
          <w:sz w:val="28"/>
          <w:szCs w:val="28"/>
          <w:lang w:val="de-DE"/>
        </w:rPr>
      </w:pPr>
      <w:r w:rsidRPr="009F6D16">
        <w:rPr>
          <w:sz w:val="28"/>
          <w:szCs w:val="28"/>
          <w:lang w:val="de-DE"/>
        </w:rPr>
        <w:t>B) Entwickelt.</w:t>
      </w:r>
    </w:p>
    <w:p w:rsidR="002E66F1" w:rsidRPr="009F6D16" w:rsidRDefault="002E66F1" w:rsidP="00137F25">
      <w:pPr>
        <w:rPr>
          <w:sz w:val="28"/>
          <w:szCs w:val="28"/>
          <w:lang w:val="de-DE"/>
        </w:rPr>
      </w:pPr>
      <w:r w:rsidRPr="009F6D16">
        <w:rPr>
          <w:sz w:val="28"/>
          <w:szCs w:val="28"/>
          <w:lang w:val="de-DE"/>
        </w:rPr>
        <w:t>C) Erfahren.</w:t>
      </w:r>
    </w:p>
    <w:p w:rsidR="002E66F1" w:rsidRPr="009F6D16" w:rsidRDefault="002E66F1" w:rsidP="00137F25">
      <w:pPr>
        <w:rPr>
          <w:sz w:val="28"/>
          <w:szCs w:val="28"/>
          <w:lang w:val="de-DE"/>
        </w:rPr>
      </w:pPr>
      <w:r w:rsidRPr="009F6D16">
        <w:rPr>
          <w:sz w:val="28"/>
          <w:szCs w:val="28"/>
          <w:lang w:val="de-DE"/>
        </w:rPr>
        <w:t>D) Erfunden.</w:t>
      </w:r>
    </w:p>
    <w:p w:rsidR="002E66F1" w:rsidRPr="009F6D16" w:rsidRDefault="002E66F1" w:rsidP="00137F25">
      <w:pPr>
        <w:rPr>
          <w:sz w:val="28"/>
          <w:szCs w:val="28"/>
          <w:lang w:val="de-DE"/>
        </w:rPr>
      </w:pPr>
      <w:r w:rsidRPr="009F6D16">
        <w:rPr>
          <w:sz w:val="28"/>
          <w:szCs w:val="28"/>
          <w:lang w:val="de-DE"/>
        </w:rPr>
        <w:t>E) Entdeckt.</w:t>
      </w:r>
    </w:p>
    <w:p w:rsidR="002E66F1" w:rsidRPr="009F6D16" w:rsidRDefault="002E66F1" w:rsidP="00137F25">
      <w:pPr>
        <w:rPr>
          <w:sz w:val="28"/>
          <w:szCs w:val="28"/>
          <w:lang w:val="de-DE"/>
        </w:rPr>
      </w:pPr>
      <w:r w:rsidRPr="009F6D16">
        <w:rPr>
          <w:sz w:val="28"/>
          <w:szCs w:val="28"/>
          <w:lang w:val="de-DE"/>
        </w:rPr>
        <w:t>2 Wählen Sie die richtige Variante:</w:t>
      </w:r>
    </w:p>
    <w:p w:rsidR="002E66F1" w:rsidRPr="009F6D16" w:rsidRDefault="002E66F1" w:rsidP="00137F25">
      <w:pPr>
        <w:rPr>
          <w:sz w:val="28"/>
          <w:szCs w:val="28"/>
          <w:lang w:val="de-DE"/>
        </w:rPr>
      </w:pPr>
      <w:r w:rsidRPr="009F6D16">
        <w:rPr>
          <w:sz w:val="28"/>
          <w:szCs w:val="28"/>
          <w:lang w:val="de-DE"/>
        </w:rPr>
        <w:t>Im Klett – Verlag werden viele Lehrbücher ... .</w:t>
      </w:r>
    </w:p>
    <w:p w:rsidR="002E66F1" w:rsidRPr="009F6D16" w:rsidRDefault="002E66F1" w:rsidP="00137F25">
      <w:pPr>
        <w:rPr>
          <w:sz w:val="28"/>
          <w:szCs w:val="28"/>
          <w:lang w:val="de-DE"/>
        </w:rPr>
      </w:pPr>
      <w:r w:rsidRPr="009F6D16">
        <w:rPr>
          <w:sz w:val="28"/>
          <w:szCs w:val="28"/>
          <w:lang w:val="de-DE"/>
        </w:rPr>
        <w:t>A) Herumgegeben.</w:t>
      </w:r>
    </w:p>
    <w:p w:rsidR="002E66F1" w:rsidRPr="009F6D16" w:rsidRDefault="002E66F1" w:rsidP="00137F25">
      <w:pPr>
        <w:rPr>
          <w:sz w:val="28"/>
          <w:szCs w:val="28"/>
          <w:lang w:val="de-DE"/>
        </w:rPr>
      </w:pPr>
      <w:r w:rsidRPr="009F6D16">
        <w:rPr>
          <w:sz w:val="28"/>
          <w:szCs w:val="28"/>
          <w:lang w:val="de-DE"/>
        </w:rPr>
        <w:t>B) Herausgegeben.</w:t>
      </w:r>
    </w:p>
    <w:p w:rsidR="002E66F1" w:rsidRPr="009F6D16" w:rsidRDefault="002E66F1" w:rsidP="00137F25">
      <w:pPr>
        <w:rPr>
          <w:sz w:val="28"/>
          <w:szCs w:val="28"/>
          <w:lang w:val="de-DE"/>
        </w:rPr>
      </w:pPr>
      <w:r w:rsidRPr="009F6D16">
        <w:rPr>
          <w:sz w:val="28"/>
          <w:szCs w:val="28"/>
          <w:lang w:val="de-DE"/>
        </w:rPr>
        <w:t>C) Hervorgegeben.</w:t>
      </w:r>
    </w:p>
    <w:p w:rsidR="002E66F1" w:rsidRPr="009F6D16" w:rsidRDefault="002E66F1" w:rsidP="00137F25">
      <w:pPr>
        <w:rPr>
          <w:sz w:val="28"/>
          <w:szCs w:val="28"/>
          <w:lang w:val="de-DE"/>
        </w:rPr>
      </w:pPr>
      <w:r w:rsidRPr="009F6D16">
        <w:rPr>
          <w:sz w:val="28"/>
          <w:szCs w:val="28"/>
          <w:lang w:val="de-DE"/>
        </w:rPr>
        <w:t>D) Hergebracht.</w:t>
      </w:r>
    </w:p>
    <w:p w:rsidR="002E66F1" w:rsidRPr="009F6D16" w:rsidRDefault="002E66F1" w:rsidP="00137F25">
      <w:pPr>
        <w:rPr>
          <w:sz w:val="28"/>
          <w:szCs w:val="28"/>
          <w:lang w:val="de-DE"/>
        </w:rPr>
      </w:pPr>
      <w:r w:rsidRPr="009F6D16">
        <w:rPr>
          <w:sz w:val="28"/>
          <w:szCs w:val="28"/>
          <w:lang w:val="de-DE"/>
        </w:rPr>
        <w:t>E) Hergestellt.</w:t>
      </w:r>
    </w:p>
    <w:p w:rsidR="002E66F1" w:rsidRPr="009F6D16" w:rsidRDefault="002E66F1" w:rsidP="00137F25">
      <w:pPr>
        <w:rPr>
          <w:sz w:val="28"/>
          <w:szCs w:val="28"/>
          <w:lang w:val="de-DE"/>
        </w:rPr>
      </w:pPr>
      <w:r w:rsidRPr="009F6D16">
        <w:rPr>
          <w:sz w:val="28"/>
          <w:szCs w:val="28"/>
          <w:lang w:val="de-DE"/>
        </w:rPr>
        <w:t>3 Wählen Sie die richtige Variante:</w:t>
      </w:r>
    </w:p>
    <w:p w:rsidR="002E66F1" w:rsidRPr="009F6D16" w:rsidRDefault="002E66F1" w:rsidP="00137F25">
      <w:pPr>
        <w:rPr>
          <w:sz w:val="28"/>
          <w:szCs w:val="28"/>
          <w:lang w:val="de-DE"/>
        </w:rPr>
      </w:pPr>
      <w:r w:rsidRPr="009F6D16">
        <w:rPr>
          <w:sz w:val="28"/>
          <w:szCs w:val="28"/>
          <w:lang w:val="de-DE"/>
        </w:rPr>
        <w:t>Die X-Strahlen wurden von Conrad Röntgen ...  .</w:t>
      </w:r>
    </w:p>
    <w:p w:rsidR="002E66F1" w:rsidRPr="009F6D16" w:rsidRDefault="002E66F1" w:rsidP="00137F25">
      <w:pPr>
        <w:rPr>
          <w:sz w:val="28"/>
          <w:szCs w:val="28"/>
          <w:lang w:val="de-DE"/>
        </w:rPr>
      </w:pPr>
      <w:r w:rsidRPr="009F6D16">
        <w:rPr>
          <w:sz w:val="28"/>
          <w:szCs w:val="28"/>
          <w:lang w:val="de-DE"/>
        </w:rPr>
        <w:t>A) Geschaffen.</w:t>
      </w:r>
    </w:p>
    <w:p w:rsidR="002E66F1" w:rsidRPr="009F6D16" w:rsidRDefault="002E66F1" w:rsidP="00137F25">
      <w:pPr>
        <w:rPr>
          <w:sz w:val="28"/>
          <w:szCs w:val="28"/>
          <w:lang w:val="de-DE"/>
        </w:rPr>
      </w:pPr>
      <w:r w:rsidRPr="009F6D16">
        <w:rPr>
          <w:sz w:val="28"/>
          <w:szCs w:val="28"/>
          <w:lang w:val="de-DE"/>
        </w:rPr>
        <w:t>B) Erdacht.</w:t>
      </w:r>
    </w:p>
    <w:p w:rsidR="002E66F1" w:rsidRPr="009F6D16" w:rsidRDefault="002E66F1" w:rsidP="00137F25">
      <w:pPr>
        <w:rPr>
          <w:sz w:val="28"/>
          <w:szCs w:val="28"/>
          <w:lang w:val="de-DE"/>
        </w:rPr>
      </w:pPr>
      <w:r w:rsidRPr="009F6D16">
        <w:rPr>
          <w:sz w:val="28"/>
          <w:szCs w:val="28"/>
          <w:lang w:val="de-DE"/>
        </w:rPr>
        <w:t>C) Erfunden.</w:t>
      </w:r>
    </w:p>
    <w:p w:rsidR="002E66F1" w:rsidRPr="009F6D16" w:rsidRDefault="002E66F1" w:rsidP="00137F25">
      <w:pPr>
        <w:rPr>
          <w:sz w:val="28"/>
          <w:szCs w:val="28"/>
          <w:lang w:val="de-DE"/>
        </w:rPr>
      </w:pPr>
      <w:r w:rsidRPr="009F6D16">
        <w:rPr>
          <w:sz w:val="28"/>
          <w:szCs w:val="28"/>
          <w:lang w:val="de-DE"/>
        </w:rPr>
        <w:t>D) Erfahren.</w:t>
      </w:r>
    </w:p>
    <w:p w:rsidR="002E66F1" w:rsidRPr="009F6D16" w:rsidRDefault="002E66F1" w:rsidP="00137F25">
      <w:pPr>
        <w:rPr>
          <w:sz w:val="28"/>
          <w:szCs w:val="28"/>
          <w:lang w:val="de-DE"/>
        </w:rPr>
      </w:pPr>
      <w:r w:rsidRPr="009F6D16">
        <w:rPr>
          <w:sz w:val="28"/>
          <w:szCs w:val="28"/>
          <w:lang w:val="de-DE"/>
        </w:rPr>
        <w:t>E) Entdeckt.</w:t>
      </w:r>
    </w:p>
    <w:p w:rsidR="002E66F1" w:rsidRPr="009F6D16" w:rsidRDefault="002E66F1" w:rsidP="00137F25">
      <w:pPr>
        <w:rPr>
          <w:sz w:val="28"/>
          <w:szCs w:val="28"/>
          <w:lang w:val="de-DE"/>
        </w:rPr>
      </w:pPr>
      <w:r w:rsidRPr="009F6D16">
        <w:rPr>
          <w:sz w:val="28"/>
          <w:szCs w:val="28"/>
          <w:lang w:val="de-DE"/>
        </w:rPr>
        <w:t>4 Wählen Sie die richtige Variante:</w:t>
      </w:r>
    </w:p>
    <w:p w:rsidR="002E66F1" w:rsidRPr="009F6D16" w:rsidRDefault="002E66F1" w:rsidP="00137F25">
      <w:pPr>
        <w:rPr>
          <w:sz w:val="28"/>
          <w:szCs w:val="28"/>
          <w:lang w:val="de-DE"/>
        </w:rPr>
      </w:pPr>
      <w:r w:rsidRPr="009F6D16">
        <w:rPr>
          <w:sz w:val="28"/>
          <w:szCs w:val="28"/>
          <w:lang w:val="de-DE"/>
        </w:rPr>
        <w:t>Der Text … … den Computer übersetzt</w:t>
      </w:r>
    </w:p>
    <w:p w:rsidR="002E66F1" w:rsidRPr="009F6D16" w:rsidRDefault="002E66F1" w:rsidP="00137F25">
      <w:pPr>
        <w:rPr>
          <w:sz w:val="28"/>
          <w:szCs w:val="28"/>
          <w:lang w:val="de-DE"/>
        </w:rPr>
      </w:pPr>
      <w:r w:rsidRPr="009F6D16">
        <w:rPr>
          <w:sz w:val="28"/>
          <w:szCs w:val="28"/>
          <w:lang w:val="de-DE"/>
        </w:rPr>
        <w:t>A) wirst/ mit.</w:t>
      </w:r>
    </w:p>
    <w:p w:rsidR="002E66F1" w:rsidRPr="009F6D16" w:rsidRDefault="002E66F1" w:rsidP="00137F25">
      <w:pPr>
        <w:rPr>
          <w:sz w:val="28"/>
          <w:szCs w:val="28"/>
          <w:lang w:val="de-DE"/>
        </w:rPr>
      </w:pPr>
      <w:r w:rsidRPr="009F6D16">
        <w:rPr>
          <w:sz w:val="28"/>
          <w:szCs w:val="28"/>
          <w:lang w:val="de-DE"/>
        </w:rPr>
        <w:t>B) wurde/ durch.</w:t>
      </w:r>
    </w:p>
    <w:p w:rsidR="002E66F1" w:rsidRPr="009F6D16" w:rsidRDefault="002E66F1" w:rsidP="00137F25">
      <w:pPr>
        <w:rPr>
          <w:sz w:val="28"/>
          <w:szCs w:val="28"/>
          <w:lang w:val="de-DE"/>
        </w:rPr>
      </w:pPr>
      <w:r w:rsidRPr="009F6D16">
        <w:rPr>
          <w:sz w:val="28"/>
          <w:szCs w:val="28"/>
          <w:lang w:val="de-DE"/>
        </w:rPr>
        <w:t>C) werden/ für.</w:t>
      </w:r>
    </w:p>
    <w:p w:rsidR="002E66F1" w:rsidRPr="009F6D16" w:rsidRDefault="002E66F1" w:rsidP="00137F25">
      <w:pPr>
        <w:rPr>
          <w:sz w:val="28"/>
          <w:szCs w:val="28"/>
          <w:lang w:val="de-DE"/>
        </w:rPr>
      </w:pPr>
      <w:r w:rsidRPr="009F6D16">
        <w:rPr>
          <w:sz w:val="28"/>
          <w:szCs w:val="28"/>
          <w:lang w:val="de-DE"/>
        </w:rPr>
        <w:t>D) wurdet/ zu.</w:t>
      </w:r>
    </w:p>
    <w:p w:rsidR="002E66F1" w:rsidRPr="009F6D16" w:rsidRDefault="002E66F1" w:rsidP="00137F25">
      <w:pPr>
        <w:rPr>
          <w:sz w:val="28"/>
          <w:szCs w:val="28"/>
          <w:lang w:val="de-DE"/>
        </w:rPr>
      </w:pPr>
      <w:r w:rsidRPr="009F6D16">
        <w:rPr>
          <w:sz w:val="28"/>
          <w:szCs w:val="28"/>
          <w:lang w:val="de-DE"/>
        </w:rPr>
        <w:t>E) werdet/ von.</w:t>
      </w:r>
    </w:p>
    <w:p w:rsidR="002E66F1" w:rsidRPr="009F6D16" w:rsidRDefault="002E66F1" w:rsidP="00137F25">
      <w:pPr>
        <w:rPr>
          <w:sz w:val="28"/>
          <w:szCs w:val="28"/>
          <w:lang w:val="de-DE"/>
        </w:rPr>
      </w:pPr>
      <w:r w:rsidRPr="009F6D16">
        <w:rPr>
          <w:sz w:val="28"/>
          <w:szCs w:val="28"/>
          <w:lang w:val="de-DE"/>
        </w:rPr>
        <w:t>die richtige Variante:</w:t>
      </w:r>
    </w:p>
    <w:p w:rsidR="002E66F1" w:rsidRPr="009F6D16" w:rsidRDefault="002E66F1" w:rsidP="00137F25">
      <w:pPr>
        <w:rPr>
          <w:sz w:val="28"/>
          <w:szCs w:val="28"/>
          <w:lang w:val="de-DE"/>
        </w:rPr>
      </w:pPr>
      <w:r w:rsidRPr="009F6D16">
        <w:rPr>
          <w:sz w:val="28"/>
          <w:szCs w:val="28"/>
          <w:lang w:val="de-DE"/>
        </w:rPr>
        <w:t>Hier … Möbel in der besten Qualität gebaut.</w:t>
      </w:r>
    </w:p>
    <w:p w:rsidR="002E66F1" w:rsidRPr="009F6D16" w:rsidRDefault="002E66F1" w:rsidP="00137F25">
      <w:pPr>
        <w:rPr>
          <w:sz w:val="28"/>
          <w:szCs w:val="28"/>
          <w:lang w:val="de-DE"/>
        </w:rPr>
      </w:pPr>
      <w:r w:rsidRPr="009F6D16">
        <w:rPr>
          <w:sz w:val="28"/>
          <w:szCs w:val="28"/>
          <w:lang w:val="de-DE"/>
        </w:rPr>
        <w:t>A) Werden.</w:t>
      </w:r>
    </w:p>
    <w:p w:rsidR="002E66F1" w:rsidRPr="009F6D16" w:rsidRDefault="002E66F1" w:rsidP="00137F25">
      <w:pPr>
        <w:rPr>
          <w:sz w:val="28"/>
          <w:szCs w:val="28"/>
          <w:lang w:val="de-DE"/>
        </w:rPr>
      </w:pPr>
      <w:r w:rsidRPr="009F6D16">
        <w:rPr>
          <w:sz w:val="28"/>
          <w:szCs w:val="28"/>
          <w:lang w:val="de-DE"/>
        </w:rPr>
        <w:t>B) Werde.</w:t>
      </w:r>
    </w:p>
    <w:p w:rsidR="002E66F1" w:rsidRPr="009F6D16" w:rsidRDefault="002E66F1" w:rsidP="00137F25">
      <w:pPr>
        <w:rPr>
          <w:sz w:val="28"/>
          <w:szCs w:val="28"/>
          <w:lang w:val="de-DE"/>
        </w:rPr>
      </w:pPr>
      <w:r w:rsidRPr="009F6D16">
        <w:rPr>
          <w:sz w:val="28"/>
          <w:szCs w:val="28"/>
          <w:lang w:val="de-DE"/>
        </w:rPr>
        <w:t>C) Wurdet.</w:t>
      </w:r>
    </w:p>
    <w:p w:rsidR="002E66F1" w:rsidRPr="009F6D16" w:rsidRDefault="002E66F1" w:rsidP="00137F25">
      <w:pPr>
        <w:rPr>
          <w:sz w:val="28"/>
          <w:szCs w:val="28"/>
          <w:lang w:val="de-DE"/>
        </w:rPr>
      </w:pPr>
      <w:r w:rsidRPr="009F6D16">
        <w:rPr>
          <w:sz w:val="28"/>
          <w:szCs w:val="28"/>
          <w:lang w:val="de-DE"/>
        </w:rPr>
        <w:t>D) Wurdest.</w:t>
      </w:r>
    </w:p>
    <w:p w:rsidR="002E66F1" w:rsidRPr="009F6D16" w:rsidRDefault="002E66F1" w:rsidP="00137F25">
      <w:pPr>
        <w:rPr>
          <w:sz w:val="28"/>
          <w:szCs w:val="28"/>
          <w:lang w:val="de-DE"/>
        </w:rPr>
      </w:pPr>
      <w:r w:rsidRPr="009F6D16">
        <w:rPr>
          <w:sz w:val="28"/>
          <w:szCs w:val="28"/>
          <w:lang w:val="de-DE"/>
        </w:rPr>
        <w:t>E) Wurst.</w:t>
      </w:r>
    </w:p>
    <w:p w:rsidR="002E66F1" w:rsidRPr="009F6D16" w:rsidRDefault="002E66F1" w:rsidP="00137F25">
      <w:pPr>
        <w:rPr>
          <w:sz w:val="28"/>
          <w:szCs w:val="28"/>
          <w:lang w:val="de-DE"/>
        </w:rPr>
      </w:pPr>
      <w:r w:rsidRPr="009F6D16">
        <w:rPr>
          <w:sz w:val="28"/>
          <w:szCs w:val="28"/>
          <w:lang w:val="de-DE"/>
        </w:rPr>
        <w:t>6 Wählen Sie die richtige Variante:</w:t>
      </w:r>
    </w:p>
    <w:p w:rsidR="002E66F1" w:rsidRPr="009F6D16" w:rsidRDefault="002E66F1" w:rsidP="00137F25">
      <w:pPr>
        <w:rPr>
          <w:sz w:val="28"/>
          <w:szCs w:val="28"/>
          <w:lang w:val="de-DE"/>
        </w:rPr>
      </w:pPr>
      <w:r w:rsidRPr="009F6D16">
        <w:rPr>
          <w:sz w:val="28"/>
          <w:szCs w:val="28"/>
          <w:lang w:val="de-DE"/>
        </w:rPr>
        <w:t>Die Kontrollarbeit wird von den Studenten … .</w:t>
      </w:r>
    </w:p>
    <w:p w:rsidR="002E66F1" w:rsidRPr="009F6D16" w:rsidRDefault="002E66F1" w:rsidP="00137F25">
      <w:pPr>
        <w:rPr>
          <w:sz w:val="28"/>
          <w:szCs w:val="28"/>
          <w:lang w:val="de-DE"/>
        </w:rPr>
      </w:pPr>
      <w:r w:rsidRPr="009F6D16">
        <w:rPr>
          <w:sz w:val="28"/>
          <w:szCs w:val="28"/>
          <w:lang w:val="de-DE"/>
        </w:rPr>
        <w:t>A) Geschrieben.</w:t>
      </w:r>
    </w:p>
    <w:p w:rsidR="002E66F1" w:rsidRPr="009F6D16" w:rsidRDefault="002E66F1" w:rsidP="00137F25">
      <w:pPr>
        <w:rPr>
          <w:sz w:val="28"/>
          <w:szCs w:val="28"/>
          <w:lang w:val="de-DE"/>
        </w:rPr>
      </w:pPr>
      <w:r w:rsidRPr="009F6D16">
        <w:rPr>
          <w:sz w:val="28"/>
          <w:szCs w:val="28"/>
          <w:lang w:val="de-DE"/>
        </w:rPr>
        <w:t>B) Studiert.</w:t>
      </w:r>
    </w:p>
    <w:p w:rsidR="002E66F1" w:rsidRPr="009F6D16" w:rsidRDefault="002E66F1" w:rsidP="00137F25">
      <w:pPr>
        <w:rPr>
          <w:sz w:val="28"/>
          <w:szCs w:val="28"/>
          <w:lang w:val="de-DE"/>
        </w:rPr>
      </w:pPr>
      <w:r w:rsidRPr="009F6D16">
        <w:rPr>
          <w:sz w:val="28"/>
          <w:szCs w:val="28"/>
          <w:lang w:val="de-DE"/>
        </w:rPr>
        <w:t>C) Gewaschen.</w:t>
      </w:r>
    </w:p>
    <w:p w:rsidR="002E66F1" w:rsidRPr="009F6D16" w:rsidRDefault="002E66F1" w:rsidP="00137F25">
      <w:pPr>
        <w:rPr>
          <w:sz w:val="28"/>
          <w:szCs w:val="28"/>
          <w:lang w:val="de-DE"/>
        </w:rPr>
      </w:pPr>
      <w:r w:rsidRPr="009F6D16">
        <w:rPr>
          <w:sz w:val="28"/>
          <w:szCs w:val="28"/>
          <w:lang w:val="de-DE"/>
        </w:rPr>
        <w:t>D) Abgeschrieben.</w:t>
      </w:r>
    </w:p>
    <w:p w:rsidR="002E66F1" w:rsidRPr="009F6D16" w:rsidRDefault="002E66F1" w:rsidP="00137F25">
      <w:pPr>
        <w:rPr>
          <w:sz w:val="28"/>
          <w:szCs w:val="28"/>
          <w:lang w:val="de-DE"/>
        </w:rPr>
      </w:pPr>
      <w:r w:rsidRPr="009F6D16">
        <w:rPr>
          <w:sz w:val="28"/>
          <w:szCs w:val="28"/>
          <w:lang w:val="de-DE"/>
        </w:rPr>
        <w:t>E) gelernt.</w:t>
      </w:r>
    </w:p>
    <w:p w:rsidR="002E66F1" w:rsidRPr="009F6D16" w:rsidRDefault="002E66F1" w:rsidP="00137F25">
      <w:pPr>
        <w:rPr>
          <w:sz w:val="28"/>
          <w:szCs w:val="28"/>
          <w:lang w:val="de-DE"/>
        </w:rPr>
      </w:pPr>
      <w:r w:rsidRPr="009F6D16">
        <w:rPr>
          <w:sz w:val="28"/>
          <w:szCs w:val="28"/>
          <w:lang w:val="de-DE"/>
        </w:rPr>
        <w:t>7 Wählen Sie die richtige Variante:</w:t>
      </w:r>
    </w:p>
    <w:p w:rsidR="002E66F1" w:rsidRPr="009F6D16" w:rsidRDefault="002E66F1" w:rsidP="00137F25">
      <w:pPr>
        <w:rPr>
          <w:sz w:val="28"/>
          <w:szCs w:val="28"/>
          <w:lang w:val="de-DE"/>
        </w:rPr>
      </w:pPr>
      <w:r w:rsidRPr="009F6D16">
        <w:rPr>
          <w:sz w:val="28"/>
          <w:szCs w:val="28"/>
          <w:lang w:val="de-DE"/>
        </w:rPr>
        <w:t>Der Bundestag wird auf 4 Jahre ... .</w:t>
      </w:r>
    </w:p>
    <w:p w:rsidR="002E66F1" w:rsidRPr="009F6D16" w:rsidRDefault="002E66F1" w:rsidP="00137F25">
      <w:pPr>
        <w:rPr>
          <w:sz w:val="28"/>
          <w:szCs w:val="28"/>
          <w:lang w:val="de-DE"/>
        </w:rPr>
      </w:pPr>
      <w:r w:rsidRPr="009F6D16">
        <w:rPr>
          <w:sz w:val="28"/>
          <w:szCs w:val="28"/>
          <w:lang w:val="de-DE"/>
        </w:rPr>
        <w:t>A) Gesammelt.</w:t>
      </w:r>
    </w:p>
    <w:p w:rsidR="002E66F1" w:rsidRPr="009F6D16" w:rsidRDefault="002E66F1" w:rsidP="00137F25">
      <w:pPr>
        <w:rPr>
          <w:sz w:val="28"/>
          <w:szCs w:val="28"/>
          <w:lang w:val="de-DE"/>
        </w:rPr>
      </w:pPr>
      <w:r w:rsidRPr="009F6D16">
        <w:rPr>
          <w:sz w:val="28"/>
          <w:szCs w:val="28"/>
          <w:lang w:val="de-DE"/>
        </w:rPr>
        <w:t>B) Gebildet.</w:t>
      </w:r>
    </w:p>
    <w:p w:rsidR="002E66F1" w:rsidRPr="009F6D16" w:rsidRDefault="002E66F1" w:rsidP="00137F25">
      <w:pPr>
        <w:rPr>
          <w:sz w:val="28"/>
          <w:szCs w:val="28"/>
          <w:lang w:val="de-DE"/>
        </w:rPr>
      </w:pPr>
      <w:r w:rsidRPr="009F6D16">
        <w:rPr>
          <w:sz w:val="28"/>
          <w:szCs w:val="28"/>
          <w:lang w:val="de-DE"/>
        </w:rPr>
        <w:t>C) Geschaffen.</w:t>
      </w:r>
    </w:p>
    <w:p w:rsidR="002E66F1" w:rsidRPr="009F6D16" w:rsidRDefault="002E66F1" w:rsidP="00137F25">
      <w:pPr>
        <w:rPr>
          <w:sz w:val="28"/>
          <w:szCs w:val="28"/>
          <w:lang w:val="de-DE"/>
        </w:rPr>
      </w:pPr>
      <w:r w:rsidRPr="009F6D16">
        <w:rPr>
          <w:sz w:val="28"/>
          <w:szCs w:val="28"/>
          <w:lang w:val="de-DE"/>
        </w:rPr>
        <w:t>D) Bestimmt.</w:t>
      </w:r>
    </w:p>
    <w:p w:rsidR="002E66F1" w:rsidRPr="009F6D16" w:rsidRDefault="002E66F1" w:rsidP="00137F25">
      <w:pPr>
        <w:rPr>
          <w:sz w:val="28"/>
          <w:szCs w:val="28"/>
          <w:lang w:val="de-DE"/>
        </w:rPr>
      </w:pPr>
      <w:r w:rsidRPr="009F6D16">
        <w:rPr>
          <w:sz w:val="28"/>
          <w:szCs w:val="28"/>
          <w:lang w:val="de-DE"/>
        </w:rPr>
        <w:t>E) Gewählt.</w:t>
      </w:r>
    </w:p>
    <w:p w:rsidR="002E66F1" w:rsidRPr="009F6D16" w:rsidRDefault="002E66F1" w:rsidP="00137F25">
      <w:pPr>
        <w:rPr>
          <w:sz w:val="28"/>
          <w:szCs w:val="28"/>
          <w:lang w:val="de-DE"/>
        </w:rPr>
      </w:pPr>
      <w:r w:rsidRPr="009F6D16">
        <w:rPr>
          <w:sz w:val="28"/>
          <w:szCs w:val="28"/>
          <w:lang w:val="de-DE"/>
        </w:rPr>
        <w:t>8 Wählen Sie die richtige Variante:</w:t>
      </w:r>
    </w:p>
    <w:p w:rsidR="002E66F1" w:rsidRPr="009F6D16" w:rsidRDefault="002E66F1" w:rsidP="00137F25">
      <w:pPr>
        <w:rPr>
          <w:sz w:val="28"/>
          <w:szCs w:val="28"/>
          <w:lang w:val="de-DE"/>
        </w:rPr>
      </w:pPr>
      <w:r w:rsidRPr="009F6D16">
        <w:rPr>
          <w:sz w:val="28"/>
          <w:szCs w:val="28"/>
          <w:lang w:val="de-DE"/>
        </w:rPr>
        <w:t>Das Europäische Parlament wird alle 5 Jahre … .</w:t>
      </w:r>
    </w:p>
    <w:p w:rsidR="002E66F1" w:rsidRPr="009F6D16" w:rsidRDefault="002E66F1" w:rsidP="00137F25">
      <w:pPr>
        <w:rPr>
          <w:sz w:val="28"/>
          <w:szCs w:val="28"/>
          <w:lang w:val="de-DE"/>
        </w:rPr>
      </w:pPr>
      <w:r w:rsidRPr="009F6D16">
        <w:rPr>
          <w:sz w:val="28"/>
          <w:szCs w:val="28"/>
          <w:lang w:val="de-DE"/>
        </w:rPr>
        <w:t>A) Wählen.</w:t>
      </w:r>
    </w:p>
    <w:p w:rsidR="002E66F1" w:rsidRPr="009F6D16" w:rsidRDefault="002E66F1" w:rsidP="00137F25">
      <w:pPr>
        <w:rPr>
          <w:sz w:val="28"/>
          <w:szCs w:val="28"/>
          <w:lang w:val="de-DE"/>
        </w:rPr>
      </w:pPr>
      <w:r w:rsidRPr="009F6D16">
        <w:rPr>
          <w:sz w:val="28"/>
          <w:szCs w:val="28"/>
          <w:lang w:val="de-DE"/>
        </w:rPr>
        <w:t>B) Wählst.</w:t>
      </w:r>
    </w:p>
    <w:p w:rsidR="002E66F1" w:rsidRPr="009F6D16" w:rsidRDefault="002E66F1" w:rsidP="00137F25">
      <w:pPr>
        <w:rPr>
          <w:sz w:val="28"/>
          <w:szCs w:val="28"/>
          <w:lang w:val="de-DE"/>
        </w:rPr>
      </w:pPr>
      <w:r w:rsidRPr="009F6D16">
        <w:rPr>
          <w:sz w:val="28"/>
          <w:szCs w:val="28"/>
          <w:lang w:val="de-DE"/>
        </w:rPr>
        <w:t>C) Wählt.</w:t>
      </w:r>
    </w:p>
    <w:p w:rsidR="002E66F1" w:rsidRPr="009F6D16" w:rsidRDefault="002E66F1" w:rsidP="00137F25">
      <w:pPr>
        <w:rPr>
          <w:sz w:val="28"/>
          <w:szCs w:val="28"/>
          <w:lang w:val="de-DE"/>
        </w:rPr>
      </w:pPr>
      <w:r w:rsidRPr="009F6D16">
        <w:rPr>
          <w:sz w:val="28"/>
          <w:szCs w:val="28"/>
          <w:lang w:val="de-DE"/>
        </w:rPr>
        <w:t>D) Kommen.</w:t>
      </w:r>
    </w:p>
    <w:p w:rsidR="002E66F1" w:rsidRPr="009F6D16" w:rsidRDefault="002E66F1" w:rsidP="00137F25">
      <w:pPr>
        <w:rPr>
          <w:sz w:val="28"/>
          <w:szCs w:val="28"/>
          <w:lang w:val="de-DE"/>
        </w:rPr>
      </w:pPr>
      <w:r w:rsidRPr="009F6D16">
        <w:rPr>
          <w:sz w:val="28"/>
          <w:szCs w:val="28"/>
          <w:lang w:val="de-DE"/>
        </w:rPr>
        <w:t>E) Gewählt.</w:t>
      </w:r>
    </w:p>
    <w:p w:rsidR="002E66F1" w:rsidRPr="009F6D16" w:rsidRDefault="002E66F1" w:rsidP="00137F25">
      <w:pPr>
        <w:rPr>
          <w:sz w:val="28"/>
          <w:szCs w:val="28"/>
          <w:lang w:val="de-DE"/>
        </w:rPr>
      </w:pPr>
      <w:r w:rsidRPr="009F6D16">
        <w:rPr>
          <w:sz w:val="28"/>
          <w:szCs w:val="28"/>
          <w:lang w:val="de-DE"/>
        </w:rPr>
        <w:t>9 Wählen Sie die richtige Variante:</w:t>
      </w:r>
    </w:p>
    <w:p w:rsidR="002E66F1" w:rsidRPr="009F6D16" w:rsidRDefault="002E66F1" w:rsidP="00137F25">
      <w:pPr>
        <w:rPr>
          <w:sz w:val="28"/>
          <w:szCs w:val="28"/>
          <w:lang w:val="de-DE"/>
        </w:rPr>
      </w:pPr>
      <w:r w:rsidRPr="009F6D16">
        <w:rPr>
          <w:sz w:val="28"/>
          <w:szCs w:val="28"/>
          <w:lang w:val="de-DE"/>
        </w:rPr>
        <w:t>Wo ist denn der Brief? – Der … … .</w:t>
      </w:r>
    </w:p>
    <w:p w:rsidR="002E66F1" w:rsidRPr="009F6D16" w:rsidRDefault="002E66F1" w:rsidP="00137F25">
      <w:pPr>
        <w:rPr>
          <w:sz w:val="28"/>
          <w:szCs w:val="28"/>
          <w:lang w:val="de-DE"/>
        </w:rPr>
      </w:pPr>
      <w:r w:rsidRPr="009F6D16">
        <w:rPr>
          <w:sz w:val="28"/>
          <w:szCs w:val="28"/>
          <w:lang w:val="de-DE"/>
        </w:rPr>
        <w:t>A) Schreibt gerade neu.</w:t>
      </w:r>
    </w:p>
    <w:p w:rsidR="002E66F1" w:rsidRPr="009F6D16" w:rsidRDefault="002E66F1" w:rsidP="00137F25">
      <w:pPr>
        <w:rPr>
          <w:sz w:val="28"/>
          <w:szCs w:val="28"/>
          <w:lang w:val="de-DE"/>
        </w:rPr>
      </w:pPr>
      <w:r w:rsidRPr="009F6D16">
        <w:rPr>
          <w:sz w:val="28"/>
          <w:szCs w:val="28"/>
          <w:lang w:val="de-DE"/>
        </w:rPr>
        <w:t>B) Soll gerade neu schreiben.</w:t>
      </w:r>
    </w:p>
    <w:p w:rsidR="002E66F1" w:rsidRPr="009F6D16" w:rsidRDefault="002E66F1" w:rsidP="00137F25">
      <w:pPr>
        <w:rPr>
          <w:sz w:val="28"/>
          <w:szCs w:val="28"/>
          <w:lang w:val="de-DE"/>
        </w:rPr>
      </w:pPr>
      <w:r w:rsidRPr="009F6D16">
        <w:rPr>
          <w:sz w:val="28"/>
          <w:szCs w:val="28"/>
          <w:lang w:val="de-DE"/>
        </w:rPr>
        <w:t>C) Wurde gerade geschrieben.</w:t>
      </w:r>
    </w:p>
    <w:p w:rsidR="002E66F1" w:rsidRPr="009F6D16" w:rsidRDefault="002E66F1" w:rsidP="00137F25">
      <w:pPr>
        <w:rPr>
          <w:sz w:val="28"/>
          <w:szCs w:val="28"/>
          <w:lang w:val="de-DE"/>
        </w:rPr>
      </w:pPr>
      <w:r w:rsidRPr="009F6D16">
        <w:rPr>
          <w:sz w:val="28"/>
          <w:szCs w:val="28"/>
          <w:lang w:val="de-DE"/>
        </w:rPr>
        <w:t>D) Kann jetzt neu schreiben.</w:t>
      </w:r>
    </w:p>
    <w:p w:rsidR="002E66F1" w:rsidRPr="009F6D16" w:rsidRDefault="002E66F1" w:rsidP="00137F25">
      <w:pPr>
        <w:rPr>
          <w:sz w:val="28"/>
          <w:szCs w:val="28"/>
          <w:lang w:val="de-DE"/>
        </w:rPr>
      </w:pPr>
      <w:r w:rsidRPr="009F6D16">
        <w:rPr>
          <w:sz w:val="28"/>
          <w:szCs w:val="28"/>
          <w:lang w:val="de-DE"/>
        </w:rPr>
        <w:t>E) Hat gerade neu geschrieben.</w:t>
      </w:r>
    </w:p>
    <w:p w:rsidR="002E66F1" w:rsidRPr="009F6D16" w:rsidRDefault="002E66F1" w:rsidP="00137F25">
      <w:pPr>
        <w:rPr>
          <w:sz w:val="28"/>
          <w:szCs w:val="28"/>
          <w:lang w:val="de-DE"/>
        </w:rPr>
      </w:pPr>
      <w:r w:rsidRPr="009F6D16">
        <w:rPr>
          <w:sz w:val="28"/>
          <w:szCs w:val="28"/>
          <w:lang w:val="de-DE"/>
        </w:rPr>
        <w:t>10 Wählen Sie die richtige Variante:</w:t>
      </w:r>
    </w:p>
    <w:p w:rsidR="002E66F1" w:rsidRPr="009F6D16" w:rsidRDefault="002E66F1" w:rsidP="00137F25">
      <w:pPr>
        <w:rPr>
          <w:sz w:val="28"/>
          <w:szCs w:val="28"/>
          <w:lang w:val="de-DE"/>
        </w:rPr>
      </w:pPr>
      <w:r w:rsidRPr="009F6D16">
        <w:rPr>
          <w:sz w:val="28"/>
          <w:szCs w:val="28"/>
          <w:lang w:val="de-DE"/>
        </w:rPr>
        <w:t>Die Delegation … … unserem Rektor begrüsst.</w:t>
      </w:r>
    </w:p>
    <w:p w:rsidR="002E66F1" w:rsidRPr="009F6D16" w:rsidRDefault="002E66F1" w:rsidP="00137F25">
      <w:pPr>
        <w:rPr>
          <w:sz w:val="28"/>
          <w:szCs w:val="28"/>
          <w:lang w:val="de-DE"/>
        </w:rPr>
      </w:pPr>
      <w:r w:rsidRPr="009F6D16">
        <w:rPr>
          <w:sz w:val="28"/>
          <w:szCs w:val="28"/>
          <w:lang w:val="de-DE"/>
        </w:rPr>
        <w:t>A) Wurde von.</w:t>
      </w:r>
    </w:p>
    <w:p w:rsidR="002E66F1" w:rsidRPr="009F6D16" w:rsidRDefault="002E66F1" w:rsidP="00137F25">
      <w:pPr>
        <w:rPr>
          <w:sz w:val="28"/>
          <w:szCs w:val="28"/>
          <w:lang w:val="de-DE"/>
        </w:rPr>
      </w:pPr>
      <w:r w:rsidRPr="009F6D16">
        <w:rPr>
          <w:sz w:val="28"/>
          <w:szCs w:val="28"/>
          <w:lang w:val="de-DE"/>
        </w:rPr>
        <w:t>B) Werde mit.</w:t>
      </w:r>
    </w:p>
    <w:p w:rsidR="002E66F1" w:rsidRPr="009F6D16" w:rsidRDefault="002E66F1" w:rsidP="00137F25">
      <w:pPr>
        <w:rPr>
          <w:sz w:val="28"/>
          <w:szCs w:val="28"/>
          <w:lang w:val="de-DE"/>
        </w:rPr>
      </w:pPr>
      <w:r w:rsidRPr="009F6D16">
        <w:rPr>
          <w:sz w:val="28"/>
          <w:szCs w:val="28"/>
          <w:lang w:val="de-DE"/>
        </w:rPr>
        <w:t>C) Werdet von.</w:t>
      </w:r>
    </w:p>
    <w:p w:rsidR="002E66F1" w:rsidRPr="009F6D16" w:rsidRDefault="002E66F1" w:rsidP="00137F25">
      <w:pPr>
        <w:rPr>
          <w:sz w:val="28"/>
          <w:szCs w:val="28"/>
          <w:lang w:val="de-DE"/>
        </w:rPr>
      </w:pPr>
      <w:r w:rsidRPr="009F6D16">
        <w:rPr>
          <w:sz w:val="28"/>
          <w:szCs w:val="28"/>
          <w:lang w:val="de-DE"/>
        </w:rPr>
        <w:t>D) Wurden durch.</w:t>
      </w:r>
    </w:p>
    <w:p w:rsidR="002E66F1" w:rsidRPr="009F6D16" w:rsidRDefault="002E66F1" w:rsidP="00137F25">
      <w:pPr>
        <w:rPr>
          <w:sz w:val="28"/>
          <w:szCs w:val="28"/>
          <w:lang w:val="de-DE"/>
        </w:rPr>
      </w:pPr>
      <w:r w:rsidRPr="009F6D16">
        <w:rPr>
          <w:sz w:val="28"/>
          <w:szCs w:val="28"/>
          <w:lang w:val="de-DE"/>
        </w:rPr>
        <w:t>E) Wurde durch.</w:t>
      </w:r>
    </w:p>
    <w:p w:rsidR="002E66F1" w:rsidRPr="009F6D16" w:rsidRDefault="002E66F1" w:rsidP="00137F25">
      <w:pPr>
        <w:rPr>
          <w:sz w:val="28"/>
          <w:szCs w:val="28"/>
          <w:lang w:val="de-DE"/>
        </w:rPr>
      </w:pPr>
      <w:r w:rsidRPr="009F6D16">
        <w:rPr>
          <w:sz w:val="28"/>
          <w:szCs w:val="28"/>
          <w:lang w:val="de-DE"/>
        </w:rPr>
        <w:t>11 Wählen Sie die richtige Variante:</w:t>
      </w:r>
    </w:p>
    <w:p w:rsidR="002E66F1" w:rsidRPr="009F6D16" w:rsidRDefault="002E66F1" w:rsidP="00137F25">
      <w:pPr>
        <w:rPr>
          <w:sz w:val="28"/>
          <w:szCs w:val="28"/>
          <w:lang w:val="de-DE"/>
        </w:rPr>
      </w:pPr>
      <w:r w:rsidRPr="009F6D16">
        <w:rPr>
          <w:sz w:val="28"/>
          <w:szCs w:val="28"/>
          <w:lang w:val="de-DE"/>
        </w:rPr>
        <w:t>Der Tisch wurde in die Mitte des Zimmers … .</w:t>
      </w:r>
    </w:p>
    <w:p w:rsidR="002E66F1" w:rsidRPr="009F6D16" w:rsidRDefault="002E66F1" w:rsidP="00137F25">
      <w:pPr>
        <w:rPr>
          <w:sz w:val="28"/>
          <w:szCs w:val="28"/>
          <w:lang w:val="de-DE"/>
        </w:rPr>
      </w:pPr>
      <w:r w:rsidRPr="009F6D16">
        <w:rPr>
          <w:sz w:val="28"/>
          <w:szCs w:val="28"/>
          <w:lang w:val="de-DE"/>
        </w:rPr>
        <w:t>A) Gestanden.</w:t>
      </w:r>
    </w:p>
    <w:p w:rsidR="002E66F1" w:rsidRPr="009F6D16" w:rsidRDefault="002E66F1" w:rsidP="00137F25">
      <w:pPr>
        <w:rPr>
          <w:sz w:val="28"/>
          <w:szCs w:val="28"/>
          <w:lang w:val="de-DE"/>
        </w:rPr>
      </w:pPr>
      <w:r w:rsidRPr="009F6D16">
        <w:rPr>
          <w:sz w:val="28"/>
          <w:szCs w:val="28"/>
          <w:lang w:val="de-DE"/>
        </w:rPr>
        <w:t>B) Stellte.</w:t>
      </w:r>
    </w:p>
    <w:p w:rsidR="002E66F1" w:rsidRPr="009F6D16" w:rsidRDefault="002E66F1" w:rsidP="00137F25">
      <w:pPr>
        <w:rPr>
          <w:sz w:val="28"/>
          <w:szCs w:val="28"/>
          <w:lang w:val="de-DE"/>
        </w:rPr>
      </w:pPr>
      <w:r w:rsidRPr="009F6D16">
        <w:rPr>
          <w:sz w:val="28"/>
          <w:szCs w:val="28"/>
          <w:lang w:val="de-DE"/>
        </w:rPr>
        <w:t>C) Gestellt.</w:t>
      </w:r>
    </w:p>
    <w:p w:rsidR="002E66F1" w:rsidRPr="009F6D16" w:rsidRDefault="002E66F1" w:rsidP="00137F25">
      <w:pPr>
        <w:rPr>
          <w:sz w:val="28"/>
          <w:szCs w:val="28"/>
          <w:lang w:val="de-DE"/>
        </w:rPr>
      </w:pPr>
      <w:r w:rsidRPr="009F6D16">
        <w:rPr>
          <w:sz w:val="28"/>
          <w:szCs w:val="28"/>
          <w:lang w:val="de-DE"/>
        </w:rPr>
        <w:t>D) Stellen.</w:t>
      </w:r>
    </w:p>
    <w:p w:rsidR="002E66F1" w:rsidRPr="009F6D16" w:rsidRDefault="002E66F1" w:rsidP="00137F25">
      <w:pPr>
        <w:rPr>
          <w:sz w:val="28"/>
          <w:szCs w:val="28"/>
          <w:lang w:val="de-DE"/>
        </w:rPr>
      </w:pPr>
      <w:r w:rsidRPr="009F6D16">
        <w:rPr>
          <w:sz w:val="28"/>
          <w:szCs w:val="28"/>
          <w:lang w:val="de-DE"/>
        </w:rPr>
        <w:t>E) Stehen.</w:t>
      </w:r>
    </w:p>
    <w:p w:rsidR="002E66F1" w:rsidRPr="009F6D16" w:rsidRDefault="002E66F1" w:rsidP="00137F25">
      <w:pPr>
        <w:rPr>
          <w:sz w:val="28"/>
          <w:szCs w:val="28"/>
          <w:lang w:val="de-DE"/>
        </w:rPr>
      </w:pPr>
      <w:r w:rsidRPr="009F6D16">
        <w:rPr>
          <w:sz w:val="28"/>
          <w:szCs w:val="28"/>
          <w:lang w:val="de-DE"/>
        </w:rPr>
        <w:t>12 Wählen Sie die richtige Variante:</w:t>
      </w:r>
    </w:p>
    <w:p w:rsidR="002E66F1" w:rsidRPr="009F6D16" w:rsidRDefault="002E66F1" w:rsidP="00137F25">
      <w:pPr>
        <w:rPr>
          <w:sz w:val="28"/>
          <w:szCs w:val="28"/>
          <w:lang w:val="de-DE"/>
        </w:rPr>
      </w:pPr>
      <w:r w:rsidRPr="009F6D16">
        <w:rPr>
          <w:sz w:val="28"/>
          <w:szCs w:val="28"/>
          <w:lang w:val="de-DE"/>
        </w:rPr>
        <w:t>Es ist schön, wenn die Schule erfolgreich … .</w:t>
      </w:r>
    </w:p>
    <w:p w:rsidR="002E66F1" w:rsidRPr="009F6D16" w:rsidRDefault="002E66F1" w:rsidP="00137F25">
      <w:pPr>
        <w:rPr>
          <w:sz w:val="28"/>
          <w:szCs w:val="28"/>
          <w:lang w:val="de-DE"/>
        </w:rPr>
      </w:pPr>
      <w:r w:rsidRPr="009F6D16">
        <w:rPr>
          <w:sz w:val="28"/>
          <w:szCs w:val="28"/>
          <w:lang w:val="de-DE"/>
        </w:rPr>
        <w:t>A) Abgeschlossen wird.</w:t>
      </w:r>
    </w:p>
    <w:p w:rsidR="002E66F1" w:rsidRPr="009F6D16" w:rsidRDefault="002E66F1" w:rsidP="00137F25">
      <w:pPr>
        <w:rPr>
          <w:sz w:val="28"/>
          <w:szCs w:val="28"/>
          <w:lang w:val="de-DE"/>
        </w:rPr>
      </w:pPr>
      <w:r w:rsidRPr="009F6D16">
        <w:rPr>
          <w:sz w:val="28"/>
          <w:szCs w:val="28"/>
          <w:lang w:val="de-DE"/>
        </w:rPr>
        <w:t>B) Abgeschlossen war.</w:t>
      </w:r>
    </w:p>
    <w:p w:rsidR="002E66F1" w:rsidRPr="009F6D16" w:rsidRDefault="002E66F1" w:rsidP="00137F25">
      <w:pPr>
        <w:rPr>
          <w:sz w:val="28"/>
          <w:szCs w:val="28"/>
          <w:lang w:val="de-DE"/>
        </w:rPr>
      </w:pPr>
      <w:r w:rsidRPr="009F6D16">
        <w:rPr>
          <w:sz w:val="28"/>
          <w:szCs w:val="28"/>
          <w:lang w:val="de-DE"/>
        </w:rPr>
        <w:t>C) Abschliessen hat.</w:t>
      </w:r>
    </w:p>
    <w:p w:rsidR="002E66F1" w:rsidRPr="009F6D16" w:rsidRDefault="002E66F1" w:rsidP="00137F25">
      <w:pPr>
        <w:rPr>
          <w:sz w:val="28"/>
          <w:szCs w:val="28"/>
          <w:lang w:val="de-DE"/>
        </w:rPr>
      </w:pPr>
      <w:r w:rsidRPr="009F6D16">
        <w:rPr>
          <w:sz w:val="28"/>
          <w:szCs w:val="28"/>
          <w:lang w:val="de-DE"/>
        </w:rPr>
        <w:t>D) Abgeschlossen hat.</w:t>
      </w:r>
    </w:p>
    <w:p w:rsidR="002E66F1" w:rsidRPr="009F6D16" w:rsidRDefault="002E66F1" w:rsidP="00137F25">
      <w:pPr>
        <w:rPr>
          <w:sz w:val="28"/>
          <w:szCs w:val="28"/>
          <w:lang w:val="de-DE"/>
        </w:rPr>
      </w:pPr>
      <w:r w:rsidRPr="009F6D16">
        <w:rPr>
          <w:sz w:val="28"/>
          <w:szCs w:val="28"/>
          <w:lang w:val="de-DE"/>
        </w:rPr>
        <w:t>E) Abschliessen wird.</w:t>
      </w:r>
    </w:p>
    <w:p w:rsidR="002E66F1" w:rsidRPr="009F6D16" w:rsidRDefault="002E66F1" w:rsidP="00137F25">
      <w:pPr>
        <w:rPr>
          <w:sz w:val="28"/>
          <w:szCs w:val="28"/>
          <w:lang w:val="de-DE"/>
        </w:rPr>
      </w:pPr>
      <w:r w:rsidRPr="009F6D16">
        <w:rPr>
          <w:sz w:val="28"/>
          <w:szCs w:val="28"/>
          <w:lang w:val="de-DE"/>
        </w:rPr>
        <w:t>13 Wählen Sie die richtige Variante:</w:t>
      </w:r>
    </w:p>
    <w:p w:rsidR="002E66F1" w:rsidRPr="009F6D16" w:rsidRDefault="002E66F1" w:rsidP="00137F25">
      <w:pPr>
        <w:rPr>
          <w:sz w:val="28"/>
          <w:szCs w:val="28"/>
          <w:lang w:val="de-DE"/>
        </w:rPr>
      </w:pPr>
      <w:r w:rsidRPr="009F6D16">
        <w:rPr>
          <w:sz w:val="28"/>
          <w:szCs w:val="28"/>
          <w:lang w:val="de-DE"/>
        </w:rPr>
        <w:t>Ist mein Auto schon fertig? – Ja, es … schon gestern repariert.</w:t>
      </w:r>
    </w:p>
    <w:p w:rsidR="002E66F1" w:rsidRPr="009F6D16" w:rsidRDefault="002E66F1" w:rsidP="00137F25">
      <w:pPr>
        <w:rPr>
          <w:sz w:val="28"/>
          <w:szCs w:val="28"/>
          <w:lang w:val="de-DE"/>
        </w:rPr>
      </w:pPr>
      <w:r w:rsidRPr="009F6D16">
        <w:rPr>
          <w:sz w:val="28"/>
          <w:szCs w:val="28"/>
          <w:lang w:val="de-DE"/>
        </w:rPr>
        <w:t>A) Wird.</w:t>
      </w:r>
    </w:p>
    <w:p w:rsidR="002E66F1" w:rsidRPr="009F6D16" w:rsidRDefault="002E66F1" w:rsidP="00137F25">
      <w:pPr>
        <w:rPr>
          <w:sz w:val="28"/>
          <w:szCs w:val="28"/>
          <w:lang w:val="de-DE"/>
        </w:rPr>
      </w:pPr>
      <w:r w:rsidRPr="009F6D16">
        <w:rPr>
          <w:sz w:val="28"/>
          <w:szCs w:val="28"/>
          <w:lang w:val="de-DE"/>
        </w:rPr>
        <w:t>B) Wurden.</w:t>
      </w:r>
    </w:p>
    <w:p w:rsidR="002E66F1" w:rsidRPr="009F6D16" w:rsidRDefault="002E66F1" w:rsidP="00137F25">
      <w:pPr>
        <w:rPr>
          <w:sz w:val="28"/>
          <w:szCs w:val="28"/>
          <w:lang w:val="de-DE"/>
        </w:rPr>
      </w:pPr>
      <w:r w:rsidRPr="009F6D16">
        <w:rPr>
          <w:sz w:val="28"/>
          <w:szCs w:val="28"/>
          <w:lang w:val="de-DE"/>
        </w:rPr>
        <w:t>C) Wurdest.</w:t>
      </w:r>
    </w:p>
    <w:p w:rsidR="002E66F1" w:rsidRPr="009F6D16" w:rsidRDefault="002E66F1" w:rsidP="00137F25">
      <w:pPr>
        <w:rPr>
          <w:sz w:val="28"/>
          <w:szCs w:val="28"/>
          <w:lang w:val="de-DE"/>
        </w:rPr>
      </w:pPr>
      <w:r w:rsidRPr="009F6D16">
        <w:rPr>
          <w:sz w:val="28"/>
          <w:szCs w:val="28"/>
          <w:lang w:val="de-DE"/>
        </w:rPr>
        <w:t>D) Werdet.</w:t>
      </w:r>
    </w:p>
    <w:p w:rsidR="002E66F1" w:rsidRPr="009F6D16" w:rsidRDefault="002E66F1" w:rsidP="00137F25">
      <w:pPr>
        <w:rPr>
          <w:sz w:val="28"/>
          <w:szCs w:val="28"/>
          <w:lang w:val="de-DE"/>
        </w:rPr>
      </w:pPr>
      <w:r w:rsidRPr="009F6D16">
        <w:rPr>
          <w:sz w:val="28"/>
          <w:szCs w:val="28"/>
          <w:lang w:val="de-DE"/>
        </w:rPr>
        <w:t>E) Wurde.</w:t>
      </w:r>
    </w:p>
    <w:p w:rsidR="002E66F1" w:rsidRPr="009F6D16" w:rsidRDefault="002E66F1" w:rsidP="00137F25">
      <w:pPr>
        <w:rPr>
          <w:sz w:val="28"/>
          <w:szCs w:val="28"/>
          <w:lang w:val="de-DE"/>
        </w:rPr>
      </w:pPr>
      <w:r w:rsidRPr="009F6D16">
        <w:rPr>
          <w:sz w:val="28"/>
          <w:szCs w:val="28"/>
          <w:lang w:val="de-DE"/>
        </w:rPr>
        <w:t>14 Wählen Sie die richtige Variante:</w:t>
      </w:r>
    </w:p>
    <w:p w:rsidR="002E66F1" w:rsidRPr="009F6D16" w:rsidRDefault="002E66F1" w:rsidP="00137F25">
      <w:pPr>
        <w:rPr>
          <w:sz w:val="28"/>
          <w:szCs w:val="28"/>
          <w:lang w:val="de-DE"/>
        </w:rPr>
      </w:pPr>
      <w:r w:rsidRPr="009F6D16">
        <w:rPr>
          <w:sz w:val="28"/>
          <w:szCs w:val="28"/>
          <w:lang w:val="de-DE"/>
        </w:rPr>
        <w:t>Dieses Theaterstück … mit grossem Erfolg gespielt.</w:t>
      </w:r>
    </w:p>
    <w:p w:rsidR="002E66F1" w:rsidRPr="009F6D16" w:rsidRDefault="002E66F1" w:rsidP="00137F25">
      <w:pPr>
        <w:rPr>
          <w:sz w:val="28"/>
          <w:szCs w:val="28"/>
          <w:lang w:val="de-DE"/>
        </w:rPr>
      </w:pPr>
      <w:r w:rsidRPr="009F6D16">
        <w:rPr>
          <w:sz w:val="28"/>
          <w:szCs w:val="28"/>
          <w:lang w:val="de-DE"/>
        </w:rPr>
        <w:t>A) Werden.</w:t>
      </w:r>
    </w:p>
    <w:p w:rsidR="002E66F1" w:rsidRPr="009F6D16" w:rsidRDefault="002E66F1" w:rsidP="00137F25">
      <w:pPr>
        <w:rPr>
          <w:sz w:val="28"/>
          <w:szCs w:val="28"/>
          <w:lang w:val="de-DE"/>
        </w:rPr>
      </w:pPr>
      <w:r w:rsidRPr="009F6D16">
        <w:rPr>
          <w:sz w:val="28"/>
          <w:szCs w:val="28"/>
          <w:lang w:val="de-DE"/>
        </w:rPr>
        <w:t>B) Wurden.</w:t>
      </w:r>
    </w:p>
    <w:p w:rsidR="002E66F1" w:rsidRPr="009F6D16" w:rsidRDefault="002E66F1" w:rsidP="00137F25">
      <w:pPr>
        <w:rPr>
          <w:sz w:val="28"/>
          <w:szCs w:val="28"/>
          <w:lang w:val="de-DE"/>
        </w:rPr>
      </w:pPr>
      <w:r w:rsidRPr="009F6D16">
        <w:rPr>
          <w:sz w:val="28"/>
          <w:szCs w:val="28"/>
          <w:lang w:val="de-DE"/>
        </w:rPr>
        <w:t>C) Wurdest.</w:t>
      </w:r>
    </w:p>
    <w:p w:rsidR="002E66F1" w:rsidRPr="009F6D16" w:rsidRDefault="002E66F1" w:rsidP="00137F25">
      <w:pPr>
        <w:rPr>
          <w:sz w:val="28"/>
          <w:szCs w:val="28"/>
          <w:lang w:val="de-DE"/>
        </w:rPr>
      </w:pPr>
      <w:r w:rsidRPr="009F6D16">
        <w:rPr>
          <w:sz w:val="28"/>
          <w:szCs w:val="28"/>
          <w:lang w:val="de-DE"/>
        </w:rPr>
        <w:t>D) Werdet.</w:t>
      </w:r>
    </w:p>
    <w:p w:rsidR="002E66F1" w:rsidRPr="009F6D16" w:rsidRDefault="002E66F1" w:rsidP="00137F25">
      <w:pPr>
        <w:rPr>
          <w:sz w:val="28"/>
          <w:szCs w:val="28"/>
          <w:lang w:val="de-DE"/>
        </w:rPr>
      </w:pPr>
      <w:r w:rsidRPr="009F6D16">
        <w:rPr>
          <w:sz w:val="28"/>
          <w:szCs w:val="28"/>
          <w:lang w:val="de-DE"/>
        </w:rPr>
        <w:t>E) Wurde.</w:t>
      </w:r>
    </w:p>
    <w:p w:rsidR="002E66F1" w:rsidRPr="009F6D16" w:rsidRDefault="002E66F1" w:rsidP="00137F25">
      <w:pPr>
        <w:rPr>
          <w:sz w:val="28"/>
          <w:szCs w:val="28"/>
          <w:lang w:val="de-DE"/>
        </w:rPr>
      </w:pPr>
      <w:r w:rsidRPr="009F6D16">
        <w:rPr>
          <w:sz w:val="28"/>
          <w:szCs w:val="28"/>
          <w:lang w:val="de-DE"/>
        </w:rPr>
        <w:t>76.1 Wählen Sie den Satz im Passiv Präsens:</w:t>
      </w:r>
    </w:p>
    <w:p w:rsidR="002E66F1" w:rsidRPr="009F6D16" w:rsidRDefault="002E66F1" w:rsidP="00137F25">
      <w:pPr>
        <w:rPr>
          <w:sz w:val="28"/>
          <w:szCs w:val="28"/>
          <w:lang w:val="de-DE"/>
        </w:rPr>
      </w:pPr>
      <w:r w:rsidRPr="009F6D16">
        <w:rPr>
          <w:sz w:val="28"/>
          <w:szCs w:val="28"/>
          <w:lang w:val="de-DE"/>
        </w:rPr>
        <w:t>A) Die Gäste sind vom Bahnhof abgeholt worden.</w:t>
      </w:r>
    </w:p>
    <w:p w:rsidR="002E66F1" w:rsidRPr="009F6D16" w:rsidRDefault="002E66F1" w:rsidP="00137F25">
      <w:pPr>
        <w:rPr>
          <w:sz w:val="28"/>
          <w:szCs w:val="28"/>
          <w:lang w:val="de-DE"/>
        </w:rPr>
      </w:pPr>
      <w:r w:rsidRPr="009F6D16">
        <w:rPr>
          <w:sz w:val="28"/>
          <w:szCs w:val="28"/>
          <w:lang w:val="de-DE"/>
        </w:rPr>
        <w:t>B) Die Gäste wurden vom Bahnhof abgeholt.</w:t>
      </w:r>
    </w:p>
    <w:p w:rsidR="002E66F1" w:rsidRPr="009F6D16" w:rsidRDefault="002E66F1" w:rsidP="00137F25">
      <w:pPr>
        <w:rPr>
          <w:sz w:val="28"/>
          <w:szCs w:val="28"/>
          <w:lang w:val="de-DE"/>
        </w:rPr>
      </w:pPr>
      <w:r w:rsidRPr="009F6D16">
        <w:rPr>
          <w:sz w:val="28"/>
          <w:szCs w:val="28"/>
          <w:lang w:val="de-DE"/>
        </w:rPr>
        <w:t>C) Die Gäste werden vom Bahnhof abgeholt.</w:t>
      </w:r>
    </w:p>
    <w:p w:rsidR="002E66F1" w:rsidRPr="009F6D16" w:rsidRDefault="002E66F1" w:rsidP="00137F25">
      <w:pPr>
        <w:rPr>
          <w:sz w:val="28"/>
          <w:szCs w:val="28"/>
          <w:lang w:val="de-DE"/>
        </w:rPr>
      </w:pPr>
      <w:r w:rsidRPr="009F6D16">
        <w:rPr>
          <w:sz w:val="28"/>
          <w:szCs w:val="28"/>
          <w:lang w:val="de-DE"/>
        </w:rPr>
        <w:t>D) Die Gäste waren vom Bahnhof abgeholt worden.</w:t>
      </w:r>
    </w:p>
    <w:p w:rsidR="002E66F1" w:rsidRPr="009F6D16" w:rsidRDefault="002E66F1" w:rsidP="00137F25">
      <w:pPr>
        <w:rPr>
          <w:sz w:val="28"/>
          <w:szCs w:val="28"/>
          <w:lang w:val="de-DE"/>
        </w:rPr>
      </w:pPr>
      <w:r w:rsidRPr="009F6D16">
        <w:rPr>
          <w:sz w:val="28"/>
          <w:szCs w:val="28"/>
          <w:lang w:val="de-DE"/>
        </w:rPr>
        <w:t>E) Die Gäste werden vom Bahnhof abgeholt werden.</w:t>
      </w:r>
    </w:p>
    <w:p w:rsidR="002E66F1" w:rsidRPr="009F6D16" w:rsidRDefault="002E66F1" w:rsidP="00137F25">
      <w:pPr>
        <w:rPr>
          <w:sz w:val="28"/>
          <w:szCs w:val="28"/>
          <w:lang w:val="de-DE"/>
        </w:rPr>
      </w:pPr>
      <w:r w:rsidRPr="009F6D16">
        <w:rPr>
          <w:sz w:val="28"/>
          <w:szCs w:val="28"/>
          <w:lang w:val="de-DE"/>
        </w:rPr>
        <w:t>15 Wählen Sie die richtige Variante:</w:t>
      </w:r>
    </w:p>
    <w:p w:rsidR="002E66F1" w:rsidRPr="009F6D16" w:rsidRDefault="002E66F1" w:rsidP="00137F25">
      <w:pPr>
        <w:rPr>
          <w:sz w:val="28"/>
          <w:szCs w:val="28"/>
          <w:lang w:val="de-DE"/>
        </w:rPr>
      </w:pPr>
      <w:r w:rsidRPr="009F6D16">
        <w:rPr>
          <w:sz w:val="28"/>
          <w:szCs w:val="28"/>
          <w:lang w:val="de-DE"/>
        </w:rPr>
        <w:t>Das Wort … gestrichen.</w:t>
      </w:r>
    </w:p>
    <w:p w:rsidR="002E66F1" w:rsidRPr="009F6D16" w:rsidRDefault="002E66F1" w:rsidP="00137F25">
      <w:pPr>
        <w:rPr>
          <w:sz w:val="28"/>
          <w:szCs w:val="28"/>
          <w:lang w:val="de-DE"/>
        </w:rPr>
      </w:pPr>
      <w:r w:rsidRPr="009F6D16">
        <w:rPr>
          <w:sz w:val="28"/>
          <w:szCs w:val="28"/>
          <w:lang w:val="de-DE"/>
        </w:rPr>
        <w:t>A) Müssen.</w:t>
      </w:r>
    </w:p>
    <w:p w:rsidR="002E66F1" w:rsidRPr="009F6D16" w:rsidRDefault="002E66F1" w:rsidP="00137F25">
      <w:pPr>
        <w:rPr>
          <w:sz w:val="28"/>
          <w:szCs w:val="28"/>
          <w:lang w:val="de-DE"/>
        </w:rPr>
      </w:pPr>
      <w:r w:rsidRPr="009F6D16">
        <w:rPr>
          <w:sz w:val="28"/>
          <w:szCs w:val="28"/>
          <w:lang w:val="de-DE"/>
        </w:rPr>
        <w:t>B) Wird.</w:t>
      </w:r>
    </w:p>
    <w:p w:rsidR="002E66F1" w:rsidRPr="009F6D16" w:rsidRDefault="002E66F1" w:rsidP="00137F25">
      <w:pPr>
        <w:rPr>
          <w:sz w:val="28"/>
          <w:szCs w:val="28"/>
          <w:lang w:val="de-DE"/>
        </w:rPr>
      </w:pPr>
      <w:r w:rsidRPr="009F6D16">
        <w:rPr>
          <w:sz w:val="28"/>
          <w:szCs w:val="28"/>
          <w:lang w:val="de-DE"/>
        </w:rPr>
        <w:t>C) Sein.</w:t>
      </w:r>
    </w:p>
    <w:p w:rsidR="002E66F1" w:rsidRPr="009F6D16" w:rsidRDefault="002E66F1" w:rsidP="00137F25">
      <w:pPr>
        <w:rPr>
          <w:sz w:val="28"/>
          <w:szCs w:val="28"/>
          <w:lang w:val="de-DE"/>
        </w:rPr>
      </w:pPr>
      <w:r w:rsidRPr="009F6D16">
        <w:rPr>
          <w:sz w:val="28"/>
          <w:szCs w:val="28"/>
          <w:lang w:val="de-DE"/>
        </w:rPr>
        <w:t>D) Worden.</w:t>
      </w:r>
    </w:p>
    <w:p w:rsidR="002E66F1" w:rsidRPr="009F6D16" w:rsidRDefault="002E66F1" w:rsidP="00137F25">
      <w:pPr>
        <w:rPr>
          <w:sz w:val="28"/>
          <w:szCs w:val="28"/>
          <w:lang w:val="de-DE"/>
        </w:rPr>
      </w:pPr>
      <w:r w:rsidRPr="009F6D16">
        <w:rPr>
          <w:sz w:val="28"/>
          <w:szCs w:val="28"/>
          <w:lang w:val="de-DE"/>
        </w:rPr>
        <w:t>E) Kann.</w:t>
      </w:r>
    </w:p>
    <w:p w:rsidR="002E66F1" w:rsidRPr="009F6D16" w:rsidRDefault="002E66F1" w:rsidP="00137F25">
      <w:pPr>
        <w:rPr>
          <w:sz w:val="28"/>
          <w:szCs w:val="28"/>
          <w:lang w:val="de-DE"/>
        </w:rPr>
      </w:pPr>
      <w:r w:rsidRPr="009F6D16">
        <w:rPr>
          <w:sz w:val="28"/>
          <w:szCs w:val="28"/>
          <w:lang w:val="de-DE"/>
        </w:rPr>
        <w:t>16 Wählen Sie die richtige Variante:</w:t>
      </w:r>
    </w:p>
    <w:p w:rsidR="002E66F1" w:rsidRPr="009F6D16" w:rsidRDefault="002E66F1" w:rsidP="00137F25">
      <w:pPr>
        <w:rPr>
          <w:sz w:val="28"/>
          <w:szCs w:val="28"/>
          <w:lang w:val="de-DE"/>
        </w:rPr>
      </w:pPr>
      <w:r w:rsidRPr="009F6D16">
        <w:rPr>
          <w:sz w:val="28"/>
          <w:szCs w:val="28"/>
          <w:lang w:val="de-DE"/>
        </w:rPr>
        <w:t>Was ... heute im Theater ...?</w:t>
      </w:r>
    </w:p>
    <w:p w:rsidR="002E66F1" w:rsidRPr="009F6D16" w:rsidRDefault="002E66F1" w:rsidP="00137F25">
      <w:pPr>
        <w:rPr>
          <w:sz w:val="28"/>
          <w:szCs w:val="28"/>
          <w:lang w:val="de-DE"/>
        </w:rPr>
      </w:pPr>
      <w:r w:rsidRPr="009F6D16">
        <w:rPr>
          <w:sz w:val="28"/>
          <w:szCs w:val="28"/>
          <w:lang w:val="de-DE"/>
        </w:rPr>
        <w:t>A) Wird geben.</w:t>
      </w:r>
    </w:p>
    <w:p w:rsidR="002E66F1" w:rsidRPr="009F6D16" w:rsidRDefault="002E66F1" w:rsidP="00137F25">
      <w:pPr>
        <w:rPr>
          <w:sz w:val="28"/>
          <w:szCs w:val="28"/>
          <w:lang w:val="de-DE"/>
        </w:rPr>
      </w:pPr>
      <w:r w:rsidRPr="009F6D16">
        <w:rPr>
          <w:sz w:val="28"/>
          <w:szCs w:val="28"/>
          <w:lang w:val="de-DE"/>
        </w:rPr>
        <w:t>B) Wird gegeben.</w:t>
      </w:r>
    </w:p>
    <w:p w:rsidR="002E66F1" w:rsidRPr="009F6D16" w:rsidRDefault="002E66F1" w:rsidP="00137F25">
      <w:pPr>
        <w:rPr>
          <w:sz w:val="28"/>
          <w:szCs w:val="28"/>
          <w:lang w:val="de-DE"/>
        </w:rPr>
      </w:pPr>
      <w:r w:rsidRPr="009F6D16">
        <w:rPr>
          <w:sz w:val="28"/>
          <w:szCs w:val="28"/>
          <w:lang w:val="de-DE"/>
        </w:rPr>
        <w:t>C) Werden geben.</w:t>
      </w:r>
    </w:p>
    <w:p w:rsidR="002E66F1" w:rsidRPr="009F6D16" w:rsidRDefault="002E66F1" w:rsidP="00137F25">
      <w:pPr>
        <w:rPr>
          <w:sz w:val="28"/>
          <w:szCs w:val="28"/>
          <w:lang w:val="de-DE"/>
        </w:rPr>
      </w:pPr>
      <w:r w:rsidRPr="009F6D16">
        <w:rPr>
          <w:sz w:val="28"/>
          <w:szCs w:val="28"/>
          <w:lang w:val="de-DE"/>
        </w:rPr>
        <w:t>D) Wurde geben.</w:t>
      </w:r>
    </w:p>
    <w:p w:rsidR="002E66F1" w:rsidRPr="009F6D16" w:rsidRDefault="002E66F1" w:rsidP="00137F25">
      <w:pPr>
        <w:rPr>
          <w:sz w:val="28"/>
          <w:szCs w:val="28"/>
          <w:lang w:val="de-DE"/>
        </w:rPr>
      </w:pPr>
      <w:r w:rsidRPr="009F6D16">
        <w:rPr>
          <w:sz w:val="28"/>
          <w:szCs w:val="28"/>
          <w:lang w:val="de-DE"/>
        </w:rPr>
        <w:t>E) Wurdet gegeben.</w:t>
      </w:r>
    </w:p>
    <w:p w:rsidR="002E66F1" w:rsidRPr="009F6D16" w:rsidRDefault="002E66F1" w:rsidP="00137F25">
      <w:pPr>
        <w:rPr>
          <w:sz w:val="28"/>
          <w:szCs w:val="28"/>
          <w:lang w:val="de-DE"/>
        </w:rPr>
      </w:pPr>
      <w:r w:rsidRPr="009F6D16">
        <w:rPr>
          <w:sz w:val="28"/>
          <w:szCs w:val="28"/>
          <w:lang w:val="de-DE"/>
        </w:rPr>
        <w:t>17 Wählen Sie die richtige Variante:</w:t>
      </w:r>
    </w:p>
    <w:p w:rsidR="002E66F1" w:rsidRPr="009F6D16" w:rsidRDefault="002E66F1" w:rsidP="00137F25">
      <w:pPr>
        <w:rPr>
          <w:sz w:val="28"/>
          <w:szCs w:val="28"/>
          <w:lang w:val="de-DE"/>
        </w:rPr>
      </w:pPr>
      <w:r w:rsidRPr="009F6D16">
        <w:rPr>
          <w:sz w:val="28"/>
          <w:szCs w:val="28"/>
          <w:lang w:val="de-DE"/>
        </w:rPr>
        <w:t>Das Bild wird an die Wand ... .</w:t>
      </w:r>
    </w:p>
    <w:p w:rsidR="002E66F1" w:rsidRPr="009F6D16" w:rsidRDefault="002E66F1" w:rsidP="00137F25">
      <w:pPr>
        <w:rPr>
          <w:sz w:val="28"/>
          <w:szCs w:val="28"/>
          <w:lang w:val="de-DE"/>
        </w:rPr>
      </w:pPr>
      <w:r w:rsidRPr="009F6D16">
        <w:rPr>
          <w:sz w:val="28"/>
          <w:szCs w:val="28"/>
          <w:lang w:val="de-DE"/>
        </w:rPr>
        <w:t>A) Gestanden.</w:t>
      </w:r>
    </w:p>
    <w:p w:rsidR="002E66F1" w:rsidRPr="009F6D16" w:rsidRDefault="002E66F1" w:rsidP="00137F25">
      <w:pPr>
        <w:rPr>
          <w:sz w:val="28"/>
          <w:szCs w:val="28"/>
          <w:lang w:val="de-DE"/>
        </w:rPr>
      </w:pPr>
      <w:r w:rsidRPr="009F6D16">
        <w:rPr>
          <w:sz w:val="28"/>
          <w:szCs w:val="28"/>
          <w:lang w:val="de-DE"/>
        </w:rPr>
        <w:t>B) Gestellt.</w:t>
      </w:r>
    </w:p>
    <w:p w:rsidR="002E66F1" w:rsidRPr="009F6D16" w:rsidRDefault="002E66F1" w:rsidP="00137F25">
      <w:pPr>
        <w:rPr>
          <w:sz w:val="28"/>
          <w:szCs w:val="28"/>
          <w:lang w:val="de-DE"/>
        </w:rPr>
      </w:pPr>
      <w:r w:rsidRPr="009F6D16">
        <w:rPr>
          <w:sz w:val="28"/>
          <w:szCs w:val="28"/>
          <w:lang w:val="de-DE"/>
        </w:rPr>
        <w:t>C) Gelegt.</w:t>
      </w:r>
    </w:p>
    <w:p w:rsidR="002E66F1" w:rsidRPr="009F6D16" w:rsidRDefault="002E66F1" w:rsidP="00137F25">
      <w:pPr>
        <w:rPr>
          <w:sz w:val="28"/>
          <w:szCs w:val="28"/>
          <w:lang w:val="de-DE"/>
        </w:rPr>
      </w:pPr>
      <w:r w:rsidRPr="009F6D16">
        <w:rPr>
          <w:sz w:val="28"/>
          <w:szCs w:val="28"/>
          <w:lang w:val="de-DE"/>
        </w:rPr>
        <w:t>D) Gehangen.</w:t>
      </w:r>
    </w:p>
    <w:p w:rsidR="002E66F1" w:rsidRPr="009F6D16" w:rsidRDefault="002E66F1" w:rsidP="00137F25">
      <w:pPr>
        <w:rPr>
          <w:sz w:val="28"/>
          <w:szCs w:val="28"/>
          <w:lang w:val="de-DE"/>
        </w:rPr>
      </w:pPr>
      <w:r w:rsidRPr="009F6D16">
        <w:rPr>
          <w:sz w:val="28"/>
          <w:szCs w:val="28"/>
          <w:lang w:val="de-DE"/>
        </w:rPr>
        <w:t>E) Gehängt.</w:t>
      </w:r>
    </w:p>
    <w:p w:rsidR="002E66F1" w:rsidRPr="009F6D16" w:rsidRDefault="002E66F1" w:rsidP="00137F25">
      <w:pPr>
        <w:rPr>
          <w:sz w:val="28"/>
          <w:szCs w:val="28"/>
          <w:lang w:val="de-DE"/>
        </w:rPr>
      </w:pPr>
      <w:r w:rsidRPr="009F6D16">
        <w:rPr>
          <w:sz w:val="28"/>
          <w:szCs w:val="28"/>
          <w:lang w:val="de-DE"/>
        </w:rPr>
        <w:t>18 Wählen Sie die richtige Variante:</w:t>
      </w:r>
    </w:p>
    <w:p w:rsidR="002E66F1" w:rsidRPr="009F6D16" w:rsidRDefault="002E66F1" w:rsidP="00137F25">
      <w:pPr>
        <w:rPr>
          <w:sz w:val="28"/>
          <w:szCs w:val="28"/>
          <w:lang w:val="de-DE"/>
        </w:rPr>
      </w:pPr>
      <w:r w:rsidRPr="009F6D16">
        <w:rPr>
          <w:sz w:val="28"/>
          <w:szCs w:val="28"/>
          <w:lang w:val="de-DE"/>
        </w:rPr>
        <w:t>Es ... getanzt, gelacht, gesungen, und Musik gemacht.</w:t>
      </w:r>
    </w:p>
    <w:p w:rsidR="002E66F1" w:rsidRPr="009F6D16" w:rsidRDefault="002E66F1" w:rsidP="00137F25">
      <w:pPr>
        <w:rPr>
          <w:sz w:val="28"/>
          <w:szCs w:val="28"/>
          <w:lang w:val="de-DE"/>
        </w:rPr>
      </w:pPr>
      <w:r w:rsidRPr="009F6D16">
        <w:rPr>
          <w:sz w:val="28"/>
          <w:szCs w:val="28"/>
          <w:lang w:val="de-DE"/>
        </w:rPr>
        <w:t>A) Habt.</w:t>
      </w:r>
    </w:p>
    <w:p w:rsidR="002E66F1" w:rsidRPr="009F6D16" w:rsidRDefault="002E66F1" w:rsidP="00137F25">
      <w:pPr>
        <w:rPr>
          <w:sz w:val="28"/>
          <w:szCs w:val="28"/>
          <w:lang w:val="de-DE"/>
        </w:rPr>
      </w:pPr>
      <w:r w:rsidRPr="009F6D16">
        <w:rPr>
          <w:sz w:val="28"/>
          <w:szCs w:val="28"/>
          <w:lang w:val="de-DE"/>
        </w:rPr>
        <w:t>B) Hattet.</w:t>
      </w:r>
    </w:p>
    <w:p w:rsidR="002E66F1" w:rsidRPr="009F6D16" w:rsidRDefault="002E66F1" w:rsidP="00137F25">
      <w:pPr>
        <w:rPr>
          <w:sz w:val="28"/>
          <w:szCs w:val="28"/>
          <w:lang w:val="de-DE"/>
        </w:rPr>
      </w:pPr>
      <w:r w:rsidRPr="009F6D16">
        <w:rPr>
          <w:sz w:val="28"/>
          <w:szCs w:val="28"/>
          <w:lang w:val="de-DE"/>
        </w:rPr>
        <w:t>C) Würde.</w:t>
      </w:r>
    </w:p>
    <w:p w:rsidR="002E66F1" w:rsidRPr="009F6D16" w:rsidRDefault="002E66F1" w:rsidP="00137F25">
      <w:pPr>
        <w:rPr>
          <w:sz w:val="28"/>
          <w:szCs w:val="28"/>
          <w:lang w:val="de-DE"/>
        </w:rPr>
      </w:pPr>
      <w:r w:rsidRPr="009F6D16">
        <w:rPr>
          <w:sz w:val="28"/>
          <w:szCs w:val="28"/>
          <w:lang w:val="de-DE"/>
        </w:rPr>
        <w:t>D) Wart.</w:t>
      </w:r>
    </w:p>
    <w:p w:rsidR="002E66F1" w:rsidRPr="009F6D16" w:rsidRDefault="002E66F1" w:rsidP="00137F25">
      <w:pPr>
        <w:rPr>
          <w:sz w:val="28"/>
          <w:szCs w:val="28"/>
          <w:lang w:val="de-DE"/>
        </w:rPr>
      </w:pPr>
      <w:r w:rsidRPr="009F6D16">
        <w:rPr>
          <w:sz w:val="28"/>
          <w:szCs w:val="28"/>
          <w:lang w:val="de-DE"/>
        </w:rPr>
        <w:t xml:space="preserve">E) Wurde. </w:t>
      </w:r>
    </w:p>
    <w:p w:rsidR="002E66F1" w:rsidRPr="009F6D16" w:rsidRDefault="002E66F1" w:rsidP="00137F25">
      <w:pPr>
        <w:rPr>
          <w:sz w:val="28"/>
          <w:szCs w:val="28"/>
          <w:lang w:val="de-DE"/>
        </w:rPr>
      </w:pPr>
      <w:r w:rsidRPr="009F6D16">
        <w:rPr>
          <w:sz w:val="28"/>
          <w:szCs w:val="28"/>
          <w:lang w:val="de-DE"/>
        </w:rPr>
        <w:t>19 Heute wird Almaty von vielen Touristen ... .</w:t>
      </w:r>
    </w:p>
    <w:p w:rsidR="002E66F1" w:rsidRPr="009F6D16" w:rsidRDefault="002E66F1" w:rsidP="00137F25">
      <w:pPr>
        <w:rPr>
          <w:sz w:val="28"/>
          <w:szCs w:val="28"/>
          <w:lang w:val="de-DE"/>
        </w:rPr>
      </w:pPr>
      <w:r w:rsidRPr="009F6D16">
        <w:rPr>
          <w:sz w:val="28"/>
          <w:szCs w:val="28"/>
          <w:lang w:val="de-DE"/>
        </w:rPr>
        <w:t>A) Besucht.</w:t>
      </w:r>
    </w:p>
    <w:p w:rsidR="002E66F1" w:rsidRPr="009F6D16" w:rsidRDefault="002E66F1" w:rsidP="00137F25">
      <w:pPr>
        <w:rPr>
          <w:sz w:val="28"/>
          <w:szCs w:val="28"/>
          <w:lang w:val="de-DE"/>
        </w:rPr>
      </w:pPr>
      <w:r w:rsidRPr="009F6D16">
        <w:rPr>
          <w:sz w:val="28"/>
          <w:szCs w:val="28"/>
          <w:lang w:val="de-DE"/>
        </w:rPr>
        <w:t>B) Verlassen.</w:t>
      </w:r>
    </w:p>
    <w:p w:rsidR="002E66F1" w:rsidRPr="009F6D16" w:rsidRDefault="002E66F1" w:rsidP="00137F25">
      <w:pPr>
        <w:rPr>
          <w:sz w:val="28"/>
          <w:szCs w:val="28"/>
          <w:lang w:val="de-DE"/>
        </w:rPr>
      </w:pPr>
      <w:r w:rsidRPr="009F6D16">
        <w:rPr>
          <w:sz w:val="28"/>
          <w:szCs w:val="28"/>
          <w:lang w:val="de-DE"/>
        </w:rPr>
        <w:t>C) Gekommen.</w:t>
      </w:r>
    </w:p>
    <w:p w:rsidR="002E66F1" w:rsidRPr="009F6D16" w:rsidRDefault="002E66F1" w:rsidP="00137F25">
      <w:pPr>
        <w:rPr>
          <w:sz w:val="28"/>
          <w:szCs w:val="28"/>
          <w:lang w:val="de-DE"/>
        </w:rPr>
      </w:pPr>
      <w:r w:rsidRPr="009F6D16">
        <w:rPr>
          <w:sz w:val="28"/>
          <w:szCs w:val="28"/>
          <w:lang w:val="de-DE"/>
        </w:rPr>
        <w:t>D) Gereist.</w:t>
      </w:r>
    </w:p>
    <w:p w:rsidR="002E66F1" w:rsidRPr="009F6D16" w:rsidRDefault="002E66F1" w:rsidP="00137F25">
      <w:pPr>
        <w:rPr>
          <w:sz w:val="28"/>
          <w:szCs w:val="28"/>
          <w:lang w:val="de-DE"/>
        </w:rPr>
      </w:pPr>
      <w:r w:rsidRPr="009F6D16">
        <w:rPr>
          <w:sz w:val="28"/>
          <w:szCs w:val="28"/>
          <w:lang w:val="de-DE"/>
        </w:rPr>
        <w:t>E) Spazieren.</w:t>
      </w:r>
    </w:p>
    <w:p w:rsidR="002E66F1" w:rsidRPr="009F6D16" w:rsidRDefault="002E66F1" w:rsidP="00137F25">
      <w:pPr>
        <w:rPr>
          <w:sz w:val="28"/>
          <w:szCs w:val="28"/>
          <w:lang w:val="de-DE"/>
        </w:rPr>
      </w:pPr>
      <w:r w:rsidRPr="009F6D16">
        <w:rPr>
          <w:sz w:val="28"/>
          <w:szCs w:val="28"/>
          <w:lang w:val="de-DE"/>
        </w:rPr>
        <w:t>20 Wählen Sie die richtige Variante:</w:t>
      </w:r>
    </w:p>
    <w:p w:rsidR="002E66F1" w:rsidRPr="009F6D16" w:rsidRDefault="002E66F1" w:rsidP="00137F25">
      <w:pPr>
        <w:rPr>
          <w:sz w:val="28"/>
          <w:szCs w:val="28"/>
          <w:lang w:val="de-DE"/>
        </w:rPr>
      </w:pPr>
      <w:r w:rsidRPr="009F6D16">
        <w:rPr>
          <w:sz w:val="28"/>
          <w:szCs w:val="28"/>
          <w:lang w:val="de-DE"/>
        </w:rPr>
        <w:t>Die Kinder werden ... Vater geweckt.</w:t>
      </w:r>
    </w:p>
    <w:p w:rsidR="002E66F1" w:rsidRPr="009F6D16" w:rsidRDefault="002E66F1" w:rsidP="00137F25">
      <w:pPr>
        <w:rPr>
          <w:sz w:val="28"/>
          <w:szCs w:val="28"/>
          <w:lang w:val="de-DE"/>
        </w:rPr>
      </w:pPr>
      <w:r w:rsidRPr="009F6D16">
        <w:rPr>
          <w:sz w:val="28"/>
          <w:szCs w:val="28"/>
          <w:lang w:val="de-DE"/>
        </w:rPr>
        <w:t>A) Von.</w:t>
      </w:r>
    </w:p>
    <w:p w:rsidR="002E66F1" w:rsidRPr="009F6D16" w:rsidRDefault="002E66F1" w:rsidP="00137F25">
      <w:pPr>
        <w:rPr>
          <w:sz w:val="28"/>
          <w:szCs w:val="28"/>
          <w:lang w:val="de-DE"/>
        </w:rPr>
      </w:pPr>
      <w:r w:rsidRPr="009F6D16">
        <w:rPr>
          <w:sz w:val="28"/>
          <w:szCs w:val="28"/>
          <w:lang w:val="de-DE"/>
        </w:rPr>
        <w:t>B) Vom.</w:t>
      </w:r>
    </w:p>
    <w:p w:rsidR="002E66F1" w:rsidRPr="009F6D16" w:rsidRDefault="002E66F1" w:rsidP="00137F25">
      <w:pPr>
        <w:rPr>
          <w:sz w:val="28"/>
          <w:szCs w:val="28"/>
          <w:lang w:val="de-DE"/>
        </w:rPr>
      </w:pPr>
      <w:r w:rsidRPr="009F6D16">
        <w:rPr>
          <w:sz w:val="28"/>
          <w:szCs w:val="28"/>
          <w:lang w:val="de-DE"/>
        </w:rPr>
        <w:t>C) Von die.</w:t>
      </w:r>
    </w:p>
    <w:p w:rsidR="002E66F1" w:rsidRPr="009F6D16" w:rsidRDefault="002E66F1" w:rsidP="00137F25">
      <w:pPr>
        <w:rPr>
          <w:sz w:val="28"/>
          <w:szCs w:val="28"/>
          <w:lang w:val="de-DE"/>
        </w:rPr>
      </w:pPr>
      <w:r w:rsidRPr="009F6D16">
        <w:rPr>
          <w:sz w:val="28"/>
          <w:szCs w:val="28"/>
          <w:lang w:val="de-DE"/>
        </w:rPr>
        <w:t>D) Von der.</w:t>
      </w:r>
    </w:p>
    <w:p w:rsidR="002E66F1" w:rsidRPr="009F6D16" w:rsidRDefault="002E66F1" w:rsidP="00137F25">
      <w:pPr>
        <w:rPr>
          <w:sz w:val="28"/>
          <w:szCs w:val="28"/>
          <w:lang w:val="de-DE"/>
        </w:rPr>
      </w:pPr>
      <w:r w:rsidRPr="009F6D16">
        <w:rPr>
          <w:sz w:val="28"/>
          <w:szCs w:val="28"/>
          <w:lang w:val="de-DE"/>
        </w:rPr>
        <w:t>E) Von das.</w:t>
      </w:r>
    </w:p>
    <w:p w:rsidR="002E66F1" w:rsidRPr="009F6D16" w:rsidRDefault="002E66F1" w:rsidP="00137F25">
      <w:pPr>
        <w:rPr>
          <w:sz w:val="28"/>
          <w:szCs w:val="28"/>
          <w:lang w:val="de-DE"/>
        </w:rPr>
      </w:pPr>
      <w:r w:rsidRPr="009F6D16">
        <w:rPr>
          <w:sz w:val="28"/>
          <w:szCs w:val="28"/>
          <w:lang w:val="de-DE"/>
        </w:rPr>
        <w:t>21 Wählen Sie die richtige Variante:</w:t>
      </w:r>
    </w:p>
    <w:p w:rsidR="002E66F1" w:rsidRPr="009F6D16" w:rsidRDefault="002E66F1" w:rsidP="00137F25">
      <w:pPr>
        <w:rPr>
          <w:sz w:val="28"/>
          <w:szCs w:val="28"/>
          <w:lang w:val="de-DE"/>
        </w:rPr>
      </w:pPr>
      <w:r w:rsidRPr="009F6D16">
        <w:rPr>
          <w:sz w:val="28"/>
          <w:szCs w:val="28"/>
          <w:lang w:val="de-DE"/>
        </w:rPr>
        <w:t>Der Umschlag wird  ... .</w:t>
      </w:r>
    </w:p>
    <w:p w:rsidR="002E66F1" w:rsidRPr="009F6D16" w:rsidRDefault="002E66F1" w:rsidP="00137F25">
      <w:pPr>
        <w:rPr>
          <w:sz w:val="28"/>
          <w:szCs w:val="28"/>
          <w:lang w:val="de-DE"/>
        </w:rPr>
      </w:pPr>
      <w:r w:rsidRPr="009F6D16">
        <w:rPr>
          <w:sz w:val="28"/>
          <w:szCs w:val="28"/>
          <w:lang w:val="de-DE"/>
        </w:rPr>
        <w:t>A) Klebt zu.</w:t>
      </w:r>
    </w:p>
    <w:p w:rsidR="002E66F1" w:rsidRPr="009F6D16" w:rsidRDefault="002E66F1" w:rsidP="00137F25">
      <w:pPr>
        <w:rPr>
          <w:sz w:val="28"/>
          <w:szCs w:val="28"/>
          <w:lang w:val="de-DE"/>
        </w:rPr>
      </w:pPr>
      <w:r w:rsidRPr="009F6D16">
        <w:rPr>
          <w:sz w:val="28"/>
          <w:szCs w:val="28"/>
          <w:lang w:val="de-DE"/>
        </w:rPr>
        <w:t>B) Zukleben.</w:t>
      </w:r>
    </w:p>
    <w:p w:rsidR="002E66F1" w:rsidRPr="009F6D16" w:rsidRDefault="002E66F1" w:rsidP="00137F25">
      <w:pPr>
        <w:rPr>
          <w:sz w:val="28"/>
          <w:szCs w:val="28"/>
          <w:lang w:val="de-DE"/>
        </w:rPr>
      </w:pPr>
      <w:r w:rsidRPr="009F6D16">
        <w:rPr>
          <w:sz w:val="28"/>
          <w:szCs w:val="28"/>
          <w:lang w:val="de-DE"/>
        </w:rPr>
        <w:t>C) Geklebt zu.</w:t>
      </w:r>
    </w:p>
    <w:p w:rsidR="002E66F1" w:rsidRPr="009F6D16" w:rsidRDefault="002E66F1" w:rsidP="00137F25">
      <w:pPr>
        <w:rPr>
          <w:sz w:val="28"/>
          <w:szCs w:val="28"/>
          <w:lang w:val="de-DE"/>
        </w:rPr>
      </w:pPr>
      <w:r w:rsidRPr="009F6D16">
        <w:rPr>
          <w:sz w:val="28"/>
          <w:szCs w:val="28"/>
          <w:lang w:val="de-DE"/>
        </w:rPr>
        <w:t>D) Zugeklebt.</w:t>
      </w:r>
    </w:p>
    <w:p w:rsidR="002E66F1" w:rsidRPr="009F6D16" w:rsidRDefault="002E66F1" w:rsidP="00137F25">
      <w:pPr>
        <w:rPr>
          <w:sz w:val="28"/>
          <w:szCs w:val="28"/>
          <w:lang w:val="de-DE"/>
        </w:rPr>
      </w:pPr>
      <w:r w:rsidRPr="009F6D16">
        <w:rPr>
          <w:sz w:val="28"/>
          <w:szCs w:val="28"/>
          <w:lang w:val="de-DE"/>
        </w:rPr>
        <w:t>E) Klebte zu.</w:t>
      </w:r>
    </w:p>
    <w:p w:rsidR="002E66F1" w:rsidRPr="009F6D16" w:rsidRDefault="002E66F1" w:rsidP="00137F25">
      <w:pPr>
        <w:rPr>
          <w:sz w:val="28"/>
          <w:szCs w:val="28"/>
          <w:lang w:val="de-DE"/>
        </w:rPr>
      </w:pPr>
      <w:r w:rsidRPr="009F6D16">
        <w:rPr>
          <w:sz w:val="28"/>
          <w:szCs w:val="28"/>
          <w:lang w:val="de-DE"/>
        </w:rPr>
        <w:t>22 Wählen Sie die richtige Variante:</w:t>
      </w:r>
    </w:p>
    <w:p w:rsidR="002E66F1" w:rsidRPr="009F6D16" w:rsidRDefault="002E66F1" w:rsidP="00137F25">
      <w:pPr>
        <w:rPr>
          <w:sz w:val="28"/>
          <w:szCs w:val="28"/>
          <w:lang w:val="de-DE"/>
        </w:rPr>
      </w:pPr>
      <w:r w:rsidRPr="009F6D16">
        <w:rPr>
          <w:sz w:val="28"/>
          <w:szCs w:val="28"/>
          <w:lang w:val="de-DE"/>
        </w:rPr>
        <w:t>Es ... heutzutage viel ... .</w:t>
      </w:r>
    </w:p>
    <w:p w:rsidR="002E66F1" w:rsidRPr="009F6D16" w:rsidRDefault="002E66F1" w:rsidP="00137F25">
      <w:pPr>
        <w:rPr>
          <w:sz w:val="28"/>
          <w:szCs w:val="28"/>
          <w:lang w:val="de-DE"/>
        </w:rPr>
      </w:pPr>
      <w:r w:rsidRPr="009F6D16">
        <w:rPr>
          <w:sz w:val="28"/>
          <w:szCs w:val="28"/>
          <w:lang w:val="de-DE"/>
        </w:rPr>
        <w:t>A) Wird gebaut.</w:t>
      </w:r>
    </w:p>
    <w:p w:rsidR="002E66F1" w:rsidRPr="009F6D16" w:rsidRDefault="002E66F1" w:rsidP="00137F25">
      <w:pPr>
        <w:rPr>
          <w:sz w:val="28"/>
          <w:szCs w:val="28"/>
          <w:lang w:val="de-DE"/>
        </w:rPr>
      </w:pPr>
      <w:r w:rsidRPr="009F6D16">
        <w:rPr>
          <w:sz w:val="28"/>
          <w:szCs w:val="28"/>
          <w:lang w:val="de-DE"/>
        </w:rPr>
        <w:t>B) Wurde gebaut.</w:t>
      </w:r>
    </w:p>
    <w:p w:rsidR="002E66F1" w:rsidRPr="009F6D16" w:rsidRDefault="002E66F1" w:rsidP="00137F25">
      <w:pPr>
        <w:rPr>
          <w:sz w:val="28"/>
          <w:szCs w:val="28"/>
          <w:lang w:val="de-DE"/>
        </w:rPr>
      </w:pPr>
      <w:r w:rsidRPr="009F6D16">
        <w:rPr>
          <w:sz w:val="28"/>
          <w:szCs w:val="28"/>
          <w:lang w:val="de-DE"/>
        </w:rPr>
        <w:t>C) Werden gebaut.</w:t>
      </w:r>
    </w:p>
    <w:p w:rsidR="002E66F1" w:rsidRPr="009F6D16" w:rsidRDefault="002E66F1" w:rsidP="00137F25">
      <w:pPr>
        <w:rPr>
          <w:sz w:val="28"/>
          <w:szCs w:val="28"/>
          <w:lang w:val="de-DE"/>
        </w:rPr>
      </w:pPr>
      <w:r w:rsidRPr="009F6D16">
        <w:rPr>
          <w:sz w:val="28"/>
          <w:szCs w:val="28"/>
          <w:lang w:val="de-DE"/>
        </w:rPr>
        <w:t>D) Wurden gebaut.</w:t>
      </w:r>
    </w:p>
    <w:p w:rsidR="002E66F1" w:rsidRPr="009F6D16" w:rsidRDefault="002E66F1" w:rsidP="00137F25">
      <w:pPr>
        <w:rPr>
          <w:sz w:val="28"/>
          <w:szCs w:val="28"/>
          <w:lang w:val="de-DE"/>
        </w:rPr>
      </w:pPr>
      <w:r w:rsidRPr="009F6D16">
        <w:rPr>
          <w:sz w:val="28"/>
          <w:szCs w:val="28"/>
          <w:lang w:val="de-DE"/>
        </w:rPr>
        <w:t xml:space="preserve">E) War gebaut. </w:t>
      </w:r>
    </w:p>
    <w:p w:rsidR="002E66F1" w:rsidRPr="009F6D16" w:rsidRDefault="002E66F1" w:rsidP="00137F25">
      <w:pPr>
        <w:rPr>
          <w:sz w:val="28"/>
          <w:szCs w:val="28"/>
          <w:lang w:val="de-DE"/>
        </w:rPr>
      </w:pPr>
      <w:r w:rsidRPr="009F6D16">
        <w:rPr>
          <w:sz w:val="28"/>
          <w:szCs w:val="28"/>
          <w:lang w:val="de-DE"/>
        </w:rPr>
        <w:t>85.1 Wählen Sie die richtige Variante:</w:t>
      </w:r>
    </w:p>
    <w:p w:rsidR="002E66F1" w:rsidRPr="009F6D16" w:rsidRDefault="002E66F1" w:rsidP="00137F25">
      <w:pPr>
        <w:rPr>
          <w:sz w:val="28"/>
          <w:szCs w:val="28"/>
          <w:lang w:val="de-DE"/>
        </w:rPr>
      </w:pPr>
      <w:r w:rsidRPr="009F6D16">
        <w:rPr>
          <w:sz w:val="28"/>
          <w:szCs w:val="28"/>
          <w:lang w:val="de-DE"/>
        </w:rPr>
        <w:t>Der neue Roman wurde von mir … .</w:t>
      </w:r>
    </w:p>
    <w:p w:rsidR="002E66F1" w:rsidRPr="009F6D16" w:rsidRDefault="002E66F1" w:rsidP="00137F25">
      <w:pPr>
        <w:rPr>
          <w:sz w:val="28"/>
          <w:szCs w:val="28"/>
          <w:lang w:val="de-DE"/>
        </w:rPr>
      </w:pPr>
      <w:r w:rsidRPr="009F6D16">
        <w:rPr>
          <w:sz w:val="28"/>
          <w:szCs w:val="28"/>
          <w:lang w:val="de-DE"/>
        </w:rPr>
        <w:t>A) Gefahren.</w:t>
      </w:r>
    </w:p>
    <w:p w:rsidR="002E66F1" w:rsidRPr="009F6D16" w:rsidRDefault="002E66F1" w:rsidP="00137F25">
      <w:pPr>
        <w:rPr>
          <w:sz w:val="28"/>
          <w:szCs w:val="28"/>
          <w:lang w:val="de-DE"/>
        </w:rPr>
      </w:pPr>
      <w:r w:rsidRPr="009F6D16">
        <w:rPr>
          <w:sz w:val="28"/>
          <w:szCs w:val="28"/>
          <w:lang w:val="de-DE"/>
        </w:rPr>
        <w:t>B) Gebaut.</w:t>
      </w:r>
    </w:p>
    <w:p w:rsidR="002E66F1" w:rsidRPr="009F6D16" w:rsidRDefault="002E66F1" w:rsidP="00137F25">
      <w:pPr>
        <w:rPr>
          <w:sz w:val="28"/>
          <w:szCs w:val="28"/>
          <w:lang w:val="de-DE"/>
        </w:rPr>
      </w:pPr>
      <w:r w:rsidRPr="009F6D16">
        <w:rPr>
          <w:sz w:val="28"/>
          <w:szCs w:val="28"/>
          <w:lang w:val="de-DE"/>
        </w:rPr>
        <w:t>C) Gelesen.</w:t>
      </w:r>
    </w:p>
    <w:p w:rsidR="002E66F1" w:rsidRPr="009F6D16" w:rsidRDefault="002E66F1" w:rsidP="00137F25">
      <w:pPr>
        <w:rPr>
          <w:sz w:val="28"/>
          <w:szCs w:val="28"/>
          <w:lang w:val="de-DE"/>
        </w:rPr>
      </w:pPr>
      <w:r w:rsidRPr="009F6D16">
        <w:rPr>
          <w:sz w:val="28"/>
          <w:szCs w:val="28"/>
          <w:lang w:val="de-DE"/>
        </w:rPr>
        <w:t>D) Angerufen.</w:t>
      </w:r>
    </w:p>
    <w:p w:rsidR="002E66F1" w:rsidRPr="009F6D16" w:rsidRDefault="002E66F1" w:rsidP="00137F25">
      <w:pPr>
        <w:rPr>
          <w:sz w:val="28"/>
          <w:szCs w:val="28"/>
          <w:lang w:val="de-DE"/>
        </w:rPr>
      </w:pPr>
      <w:r w:rsidRPr="009F6D16">
        <w:rPr>
          <w:sz w:val="28"/>
          <w:szCs w:val="28"/>
          <w:lang w:val="de-DE"/>
        </w:rPr>
        <w:t xml:space="preserve">E) Besucht. </w:t>
      </w:r>
    </w:p>
    <w:p w:rsidR="002E66F1" w:rsidRPr="009F6D16" w:rsidRDefault="002E66F1" w:rsidP="00137F25">
      <w:pPr>
        <w:rPr>
          <w:sz w:val="28"/>
          <w:szCs w:val="28"/>
          <w:lang w:val="de-DE"/>
        </w:rPr>
      </w:pPr>
      <w:r w:rsidRPr="009F6D16">
        <w:rPr>
          <w:sz w:val="28"/>
          <w:szCs w:val="28"/>
          <w:lang w:val="de-DE"/>
        </w:rPr>
        <w:t>23 Wählen Sie die richtige Variante:</w:t>
      </w:r>
    </w:p>
    <w:p w:rsidR="002E66F1" w:rsidRPr="009F6D16" w:rsidRDefault="002E66F1" w:rsidP="00137F25">
      <w:pPr>
        <w:rPr>
          <w:sz w:val="28"/>
          <w:szCs w:val="28"/>
          <w:lang w:val="de-DE"/>
        </w:rPr>
      </w:pPr>
      <w:r w:rsidRPr="009F6D16">
        <w:rPr>
          <w:sz w:val="28"/>
          <w:szCs w:val="28"/>
          <w:lang w:val="de-DE"/>
        </w:rPr>
        <w:t>Also könnte man beim Arbeitsamt … .</w:t>
      </w:r>
    </w:p>
    <w:p w:rsidR="002E66F1" w:rsidRPr="009F6D16" w:rsidRDefault="002E66F1" w:rsidP="00137F25">
      <w:pPr>
        <w:rPr>
          <w:sz w:val="28"/>
          <w:szCs w:val="28"/>
          <w:lang w:val="de-DE"/>
        </w:rPr>
      </w:pPr>
      <w:r w:rsidRPr="009F6D16">
        <w:rPr>
          <w:sz w:val="28"/>
          <w:szCs w:val="28"/>
          <w:lang w:val="de-DE"/>
        </w:rPr>
        <w:t xml:space="preserve">A) Nachfragen. </w:t>
      </w:r>
    </w:p>
    <w:p w:rsidR="002E66F1" w:rsidRPr="009F6D16" w:rsidRDefault="002E66F1" w:rsidP="00137F25">
      <w:pPr>
        <w:rPr>
          <w:sz w:val="28"/>
          <w:szCs w:val="28"/>
          <w:lang w:val="de-DE"/>
        </w:rPr>
      </w:pPr>
      <w:r w:rsidRPr="009F6D16">
        <w:rPr>
          <w:sz w:val="28"/>
          <w:szCs w:val="28"/>
          <w:lang w:val="de-DE"/>
        </w:rPr>
        <w:t>B) Nachgefragt worden sein.</w:t>
      </w:r>
    </w:p>
    <w:p w:rsidR="002E66F1" w:rsidRPr="009F6D16" w:rsidRDefault="002E66F1" w:rsidP="00137F25">
      <w:pPr>
        <w:rPr>
          <w:sz w:val="28"/>
          <w:szCs w:val="28"/>
          <w:lang w:val="de-DE"/>
        </w:rPr>
      </w:pPr>
      <w:r w:rsidRPr="009F6D16">
        <w:rPr>
          <w:sz w:val="28"/>
          <w:szCs w:val="28"/>
          <w:lang w:val="de-DE"/>
        </w:rPr>
        <w:t>C) Nachgefragt würde.</w:t>
      </w:r>
    </w:p>
    <w:p w:rsidR="002E66F1" w:rsidRPr="009F6D16" w:rsidRDefault="002E66F1" w:rsidP="00137F25">
      <w:pPr>
        <w:rPr>
          <w:sz w:val="28"/>
          <w:szCs w:val="28"/>
          <w:lang w:val="de-DE"/>
        </w:rPr>
      </w:pPr>
      <w:r w:rsidRPr="009F6D16">
        <w:rPr>
          <w:sz w:val="28"/>
          <w:szCs w:val="28"/>
          <w:lang w:val="de-DE"/>
        </w:rPr>
        <w:t>D) Nachfragen werden.</w:t>
      </w:r>
    </w:p>
    <w:p w:rsidR="002E66F1" w:rsidRPr="009F6D16" w:rsidRDefault="002E66F1" w:rsidP="00137F25">
      <w:pPr>
        <w:rPr>
          <w:sz w:val="28"/>
          <w:szCs w:val="28"/>
          <w:lang w:val="de-DE"/>
        </w:rPr>
      </w:pPr>
      <w:r w:rsidRPr="009F6D16">
        <w:rPr>
          <w:sz w:val="28"/>
          <w:szCs w:val="28"/>
          <w:lang w:val="de-DE"/>
        </w:rPr>
        <w:t>E) Nachgefragt werden.</w:t>
      </w:r>
    </w:p>
    <w:p w:rsidR="002E66F1" w:rsidRPr="009F6D16" w:rsidRDefault="002E66F1" w:rsidP="00137F25">
      <w:pPr>
        <w:rPr>
          <w:sz w:val="28"/>
          <w:szCs w:val="28"/>
          <w:lang w:val="de-DE"/>
        </w:rPr>
      </w:pPr>
      <w:r w:rsidRPr="009F6D16">
        <w:rPr>
          <w:sz w:val="28"/>
          <w:szCs w:val="28"/>
          <w:lang w:val="de-DE"/>
        </w:rPr>
        <w:t>24 Wählen Sie die richtige Variante:</w:t>
      </w:r>
    </w:p>
    <w:p w:rsidR="002E66F1" w:rsidRPr="009F6D16" w:rsidRDefault="002E66F1" w:rsidP="00137F25">
      <w:pPr>
        <w:rPr>
          <w:sz w:val="28"/>
          <w:szCs w:val="28"/>
          <w:lang w:val="de-DE"/>
        </w:rPr>
      </w:pPr>
      <w:r w:rsidRPr="009F6D16">
        <w:rPr>
          <w:sz w:val="28"/>
          <w:szCs w:val="28"/>
          <w:lang w:val="de-DE"/>
        </w:rPr>
        <w:t>Viele neue Universitäten ... .</w:t>
      </w:r>
    </w:p>
    <w:p w:rsidR="002E66F1" w:rsidRPr="009F6D16" w:rsidRDefault="002E66F1" w:rsidP="00137F25">
      <w:pPr>
        <w:rPr>
          <w:sz w:val="28"/>
          <w:szCs w:val="28"/>
          <w:lang w:val="de-DE"/>
        </w:rPr>
      </w:pPr>
      <w:r w:rsidRPr="009F6D16">
        <w:rPr>
          <w:sz w:val="28"/>
          <w:szCs w:val="28"/>
          <w:lang w:val="de-DE"/>
        </w:rPr>
        <w:t>A) Wird eröffnet.</w:t>
      </w:r>
    </w:p>
    <w:p w:rsidR="002E66F1" w:rsidRPr="009F6D16" w:rsidRDefault="002E66F1" w:rsidP="00137F25">
      <w:pPr>
        <w:rPr>
          <w:sz w:val="28"/>
          <w:szCs w:val="28"/>
          <w:lang w:val="de-DE"/>
        </w:rPr>
      </w:pPr>
      <w:r w:rsidRPr="009F6D16">
        <w:rPr>
          <w:sz w:val="28"/>
          <w:szCs w:val="28"/>
          <w:lang w:val="de-DE"/>
        </w:rPr>
        <w:t>B) Wurden eröffnen.</w:t>
      </w:r>
    </w:p>
    <w:p w:rsidR="002E66F1" w:rsidRPr="009F6D16" w:rsidRDefault="002E66F1" w:rsidP="00137F25">
      <w:pPr>
        <w:rPr>
          <w:sz w:val="28"/>
          <w:szCs w:val="28"/>
          <w:lang w:val="de-DE"/>
        </w:rPr>
      </w:pPr>
      <w:r w:rsidRPr="009F6D16">
        <w:rPr>
          <w:sz w:val="28"/>
          <w:szCs w:val="28"/>
          <w:lang w:val="de-DE"/>
        </w:rPr>
        <w:t>C) Wurde eröffnet.</w:t>
      </w:r>
    </w:p>
    <w:p w:rsidR="002E66F1" w:rsidRPr="009F6D16" w:rsidRDefault="002E66F1" w:rsidP="00137F25">
      <w:pPr>
        <w:rPr>
          <w:sz w:val="28"/>
          <w:szCs w:val="28"/>
          <w:lang w:val="de-DE"/>
        </w:rPr>
      </w:pPr>
      <w:r w:rsidRPr="009F6D16">
        <w:rPr>
          <w:sz w:val="28"/>
          <w:szCs w:val="28"/>
          <w:lang w:val="de-DE"/>
        </w:rPr>
        <w:t>D) Wird eröffnen.</w:t>
      </w:r>
    </w:p>
    <w:p w:rsidR="002E66F1" w:rsidRPr="009F6D16" w:rsidRDefault="002E66F1" w:rsidP="00137F25">
      <w:pPr>
        <w:rPr>
          <w:sz w:val="28"/>
          <w:szCs w:val="28"/>
          <w:lang w:val="de-DE"/>
        </w:rPr>
      </w:pPr>
      <w:r w:rsidRPr="009F6D16">
        <w:rPr>
          <w:sz w:val="28"/>
          <w:szCs w:val="28"/>
          <w:lang w:val="de-DE"/>
        </w:rPr>
        <w:t>E) Wurden eröffnet.</w:t>
      </w:r>
    </w:p>
    <w:p w:rsidR="002E66F1" w:rsidRPr="009F6D16" w:rsidRDefault="002E66F1" w:rsidP="00137F25">
      <w:pPr>
        <w:rPr>
          <w:sz w:val="28"/>
          <w:szCs w:val="28"/>
          <w:lang w:val="de-DE"/>
        </w:rPr>
      </w:pPr>
      <w:r w:rsidRPr="009F6D16">
        <w:rPr>
          <w:sz w:val="28"/>
          <w:szCs w:val="28"/>
          <w:lang w:val="de-DE"/>
        </w:rPr>
        <w:t>25 Wählen Sie die richtige Variante:</w:t>
      </w:r>
    </w:p>
    <w:p w:rsidR="002E66F1" w:rsidRPr="009F6D16" w:rsidRDefault="002E66F1" w:rsidP="00137F25">
      <w:pPr>
        <w:rPr>
          <w:sz w:val="28"/>
          <w:szCs w:val="28"/>
          <w:lang w:val="de-DE"/>
        </w:rPr>
      </w:pPr>
      <w:r w:rsidRPr="009F6D16">
        <w:rPr>
          <w:sz w:val="28"/>
          <w:szCs w:val="28"/>
          <w:lang w:val="de-DE"/>
        </w:rPr>
        <w:t>Diese Aufgabe muss ... .</w:t>
      </w:r>
    </w:p>
    <w:p w:rsidR="002E66F1" w:rsidRPr="009F6D16" w:rsidRDefault="002E66F1" w:rsidP="00137F25">
      <w:pPr>
        <w:rPr>
          <w:sz w:val="28"/>
          <w:szCs w:val="28"/>
          <w:lang w:val="de-DE"/>
        </w:rPr>
      </w:pPr>
      <w:r w:rsidRPr="009F6D16">
        <w:rPr>
          <w:sz w:val="28"/>
          <w:szCs w:val="28"/>
          <w:lang w:val="de-DE"/>
        </w:rPr>
        <w:t>A) Gelöst werden.</w:t>
      </w:r>
    </w:p>
    <w:p w:rsidR="002E66F1" w:rsidRPr="009F6D16" w:rsidRDefault="002E66F1" w:rsidP="00137F25">
      <w:pPr>
        <w:rPr>
          <w:sz w:val="28"/>
          <w:szCs w:val="28"/>
          <w:lang w:val="de-DE"/>
        </w:rPr>
      </w:pPr>
      <w:r w:rsidRPr="009F6D16">
        <w:rPr>
          <w:sz w:val="28"/>
          <w:szCs w:val="28"/>
          <w:lang w:val="de-DE"/>
        </w:rPr>
        <w:t>B) Werden läsen.</w:t>
      </w:r>
    </w:p>
    <w:p w:rsidR="002E66F1" w:rsidRPr="009F6D16" w:rsidRDefault="002E66F1" w:rsidP="00137F25">
      <w:pPr>
        <w:rPr>
          <w:sz w:val="28"/>
          <w:szCs w:val="28"/>
          <w:lang w:val="de-DE"/>
        </w:rPr>
      </w:pPr>
      <w:r w:rsidRPr="009F6D16">
        <w:rPr>
          <w:sz w:val="28"/>
          <w:szCs w:val="28"/>
          <w:lang w:val="de-DE"/>
        </w:rPr>
        <w:t>C) Gelöst wird.</w:t>
      </w:r>
    </w:p>
    <w:p w:rsidR="002E66F1" w:rsidRPr="009F6D16" w:rsidRDefault="002E66F1" w:rsidP="00137F25">
      <w:pPr>
        <w:rPr>
          <w:sz w:val="28"/>
          <w:szCs w:val="28"/>
          <w:lang w:val="de-DE"/>
        </w:rPr>
      </w:pPr>
      <w:r w:rsidRPr="009F6D16">
        <w:rPr>
          <w:sz w:val="28"/>
          <w:szCs w:val="28"/>
          <w:lang w:val="de-DE"/>
        </w:rPr>
        <w:t>D) Geläsenwerden.</w:t>
      </w:r>
    </w:p>
    <w:p w:rsidR="002E66F1" w:rsidRPr="009F6D16" w:rsidRDefault="002E66F1" w:rsidP="00137F25">
      <w:pPr>
        <w:rPr>
          <w:sz w:val="28"/>
          <w:szCs w:val="28"/>
          <w:lang w:val="de-DE"/>
        </w:rPr>
      </w:pPr>
      <w:r w:rsidRPr="009F6D16">
        <w:rPr>
          <w:sz w:val="28"/>
          <w:szCs w:val="28"/>
          <w:lang w:val="de-DE"/>
        </w:rPr>
        <w:t>E) Gelösen werden.</w:t>
      </w:r>
    </w:p>
    <w:p w:rsidR="002E66F1" w:rsidRPr="009F6D16" w:rsidRDefault="002E66F1" w:rsidP="00137F25">
      <w:pPr>
        <w:rPr>
          <w:sz w:val="28"/>
          <w:szCs w:val="28"/>
          <w:lang w:val="de-DE"/>
        </w:rPr>
      </w:pPr>
      <w:r w:rsidRPr="009F6D16">
        <w:rPr>
          <w:sz w:val="28"/>
          <w:szCs w:val="28"/>
          <w:lang w:val="de-DE"/>
        </w:rPr>
        <w:t>26 Wählen Sie die richtige Variante:</w:t>
      </w:r>
    </w:p>
    <w:p w:rsidR="002E66F1" w:rsidRPr="009F6D16" w:rsidRDefault="002E66F1" w:rsidP="00137F25">
      <w:pPr>
        <w:rPr>
          <w:sz w:val="28"/>
          <w:szCs w:val="28"/>
          <w:lang w:val="de-DE"/>
        </w:rPr>
      </w:pPr>
      <w:r w:rsidRPr="009F6D16">
        <w:rPr>
          <w:sz w:val="28"/>
          <w:szCs w:val="28"/>
          <w:lang w:val="de-DE"/>
        </w:rPr>
        <w:t>Das Haus ... gebaut.</w:t>
      </w:r>
    </w:p>
    <w:p w:rsidR="002E66F1" w:rsidRPr="009F6D16" w:rsidRDefault="002E66F1" w:rsidP="00137F25">
      <w:pPr>
        <w:rPr>
          <w:sz w:val="28"/>
          <w:szCs w:val="28"/>
          <w:lang w:val="de-DE"/>
        </w:rPr>
      </w:pPr>
      <w:r w:rsidRPr="009F6D16">
        <w:rPr>
          <w:sz w:val="28"/>
          <w:szCs w:val="28"/>
          <w:lang w:val="de-DE"/>
        </w:rPr>
        <w:t>A) Werdet.</w:t>
      </w:r>
    </w:p>
    <w:p w:rsidR="002E66F1" w:rsidRPr="009F6D16" w:rsidRDefault="002E66F1" w:rsidP="00137F25">
      <w:pPr>
        <w:rPr>
          <w:sz w:val="28"/>
          <w:szCs w:val="28"/>
          <w:lang w:val="de-DE"/>
        </w:rPr>
      </w:pPr>
      <w:r w:rsidRPr="009F6D16">
        <w:rPr>
          <w:sz w:val="28"/>
          <w:szCs w:val="28"/>
          <w:lang w:val="de-DE"/>
        </w:rPr>
        <w:t>B) Werden.</w:t>
      </w:r>
    </w:p>
    <w:p w:rsidR="002E66F1" w:rsidRPr="009F6D16" w:rsidRDefault="002E66F1" w:rsidP="00137F25">
      <w:pPr>
        <w:rPr>
          <w:sz w:val="28"/>
          <w:szCs w:val="28"/>
          <w:lang w:val="de-DE"/>
        </w:rPr>
      </w:pPr>
      <w:r w:rsidRPr="009F6D16">
        <w:rPr>
          <w:sz w:val="28"/>
          <w:szCs w:val="28"/>
          <w:lang w:val="de-DE"/>
        </w:rPr>
        <w:t>C) Werde.</w:t>
      </w:r>
    </w:p>
    <w:p w:rsidR="002E66F1" w:rsidRPr="009F6D16" w:rsidRDefault="002E66F1" w:rsidP="00137F25">
      <w:pPr>
        <w:rPr>
          <w:sz w:val="28"/>
          <w:szCs w:val="28"/>
          <w:lang w:val="de-DE"/>
        </w:rPr>
      </w:pPr>
      <w:r w:rsidRPr="009F6D16">
        <w:rPr>
          <w:sz w:val="28"/>
          <w:szCs w:val="28"/>
          <w:lang w:val="de-DE"/>
        </w:rPr>
        <w:t>D) Wird.</w:t>
      </w:r>
    </w:p>
    <w:p w:rsidR="002E66F1" w:rsidRPr="009F6D16" w:rsidRDefault="002E66F1" w:rsidP="00137F25">
      <w:pPr>
        <w:rPr>
          <w:sz w:val="28"/>
          <w:szCs w:val="28"/>
          <w:lang w:val="de-DE"/>
        </w:rPr>
      </w:pPr>
      <w:r w:rsidRPr="009F6D16">
        <w:rPr>
          <w:sz w:val="28"/>
          <w:szCs w:val="28"/>
          <w:lang w:val="de-DE"/>
        </w:rPr>
        <w:t>E) Wirst.</w:t>
      </w:r>
    </w:p>
    <w:p w:rsidR="002E66F1" w:rsidRPr="009F6D16" w:rsidRDefault="002E66F1" w:rsidP="00137F25">
      <w:pPr>
        <w:rPr>
          <w:sz w:val="28"/>
          <w:szCs w:val="28"/>
          <w:lang w:val="de-DE"/>
        </w:rPr>
      </w:pPr>
    </w:p>
    <w:p w:rsidR="002E66F1" w:rsidRPr="009F6D16" w:rsidRDefault="002E66F1" w:rsidP="00137F25">
      <w:pPr>
        <w:rPr>
          <w:sz w:val="28"/>
          <w:szCs w:val="28"/>
          <w:lang w:val="de-DE"/>
        </w:rPr>
      </w:pPr>
      <w:r w:rsidRPr="009F6D16">
        <w:rPr>
          <w:sz w:val="28"/>
          <w:szCs w:val="28"/>
          <w:lang w:val="de-DE"/>
        </w:rPr>
        <w:t>27 Wählen Sie die richtige Variante:</w:t>
      </w:r>
    </w:p>
    <w:p w:rsidR="002E66F1" w:rsidRPr="009F6D16" w:rsidRDefault="002E66F1" w:rsidP="00137F25">
      <w:pPr>
        <w:rPr>
          <w:sz w:val="28"/>
          <w:szCs w:val="28"/>
          <w:lang w:val="de-DE"/>
        </w:rPr>
      </w:pPr>
      <w:r w:rsidRPr="009F6D16">
        <w:rPr>
          <w:sz w:val="28"/>
          <w:szCs w:val="28"/>
          <w:lang w:val="de-DE"/>
        </w:rPr>
        <w:t>Der Buchdruck … von Gutenberg erfunden.</w:t>
      </w:r>
    </w:p>
    <w:p w:rsidR="002E66F1" w:rsidRPr="00132985" w:rsidRDefault="002E66F1" w:rsidP="00137F25">
      <w:pPr>
        <w:rPr>
          <w:sz w:val="28"/>
          <w:szCs w:val="28"/>
          <w:lang w:val="de-DE"/>
        </w:rPr>
      </w:pPr>
      <w:r w:rsidRPr="00132985">
        <w:rPr>
          <w:sz w:val="28"/>
          <w:szCs w:val="28"/>
          <w:lang w:val="de-DE"/>
        </w:rPr>
        <w:t>A) Werdet.</w:t>
      </w:r>
    </w:p>
    <w:p w:rsidR="002E66F1" w:rsidRPr="009F6D16" w:rsidRDefault="002E66F1" w:rsidP="00137F25">
      <w:pPr>
        <w:rPr>
          <w:sz w:val="28"/>
          <w:szCs w:val="28"/>
          <w:lang w:val="de-DE"/>
        </w:rPr>
      </w:pPr>
      <w:r w:rsidRPr="009F6D16">
        <w:rPr>
          <w:sz w:val="28"/>
          <w:szCs w:val="28"/>
          <w:lang w:val="de-DE"/>
        </w:rPr>
        <w:t>B) Werden.</w:t>
      </w:r>
    </w:p>
    <w:p w:rsidR="002E66F1" w:rsidRPr="009F6D16" w:rsidRDefault="002E66F1" w:rsidP="00137F25">
      <w:pPr>
        <w:rPr>
          <w:sz w:val="28"/>
          <w:szCs w:val="28"/>
          <w:lang w:val="de-DE"/>
        </w:rPr>
      </w:pPr>
      <w:r w:rsidRPr="009F6D16">
        <w:rPr>
          <w:sz w:val="28"/>
          <w:szCs w:val="28"/>
          <w:lang w:val="de-DE"/>
        </w:rPr>
        <w:t>C) Wurde.</w:t>
      </w:r>
    </w:p>
    <w:p w:rsidR="002E66F1" w:rsidRPr="009F6D16" w:rsidRDefault="002E66F1" w:rsidP="00137F25">
      <w:pPr>
        <w:rPr>
          <w:sz w:val="28"/>
          <w:szCs w:val="28"/>
          <w:lang w:val="de-DE"/>
        </w:rPr>
      </w:pPr>
      <w:r w:rsidRPr="009F6D16">
        <w:rPr>
          <w:sz w:val="28"/>
          <w:szCs w:val="28"/>
          <w:lang w:val="de-DE"/>
        </w:rPr>
        <w:t>D) Wird.</w:t>
      </w:r>
    </w:p>
    <w:p w:rsidR="002E66F1" w:rsidRPr="009F6D16" w:rsidRDefault="002E66F1" w:rsidP="00137F25">
      <w:pPr>
        <w:rPr>
          <w:sz w:val="28"/>
          <w:szCs w:val="28"/>
          <w:lang w:val="de-DE"/>
        </w:rPr>
      </w:pPr>
      <w:r w:rsidRPr="009F6D16">
        <w:rPr>
          <w:sz w:val="28"/>
          <w:szCs w:val="28"/>
          <w:lang w:val="de-DE"/>
        </w:rPr>
        <w:t>E) Wirst.</w:t>
      </w:r>
    </w:p>
    <w:p w:rsidR="002E66F1" w:rsidRPr="009F6D16" w:rsidRDefault="002E66F1" w:rsidP="00137F25">
      <w:pPr>
        <w:rPr>
          <w:sz w:val="28"/>
          <w:szCs w:val="28"/>
          <w:lang w:val="de-DE"/>
        </w:rPr>
      </w:pPr>
      <w:r w:rsidRPr="009F6D16">
        <w:rPr>
          <w:sz w:val="28"/>
          <w:szCs w:val="28"/>
          <w:lang w:val="de-DE"/>
        </w:rPr>
        <w:t>28 Wählen Sie die richtige Variante:</w:t>
      </w:r>
    </w:p>
    <w:p w:rsidR="002E66F1" w:rsidRPr="009F6D16" w:rsidRDefault="002E66F1" w:rsidP="00137F25">
      <w:pPr>
        <w:rPr>
          <w:sz w:val="28"/>
          <w:szCs w:val="28"/>
          <w:lang w:val="de-DE"/>
        </w:rPr>
      </w:pPr>
      <w:r w:rsidRPr="009F6D16">
        <w:rPr>
          <w:sz w:val="28"/>
          <w:szCs w:val="28"/>
          <w:lang w:val="de-DE"/>
        </w:rPr>
        <w:t>Wohin ... die Speisen ...?</w:t>
      </w:r>
    </w:p>
    <w:p w:rsidR="002E66F1" w:rsidRPr="009F6D16" w:rsidRDefault="002E66F1" w:rsidP="00137F25">
      <w:pPr>
        <w:rPr>
          <w:sz w:val="28"/>
          <w:szCs w:val="28"/>
          <w:lang w:val="de-DE"/>
        </w:rPr>
      </w:pPr>
      <w:r w:rsidRPr="009F6D16">
        <w:rPr>
          <w:sz w:val="28"/>
          <w:szCs w:val="28"/>
          <w:lang w:val="de-DE"/>
        </w:rPr>
        <w:t>A) Wird gebracht.</w:t>
      </w:r>
    </w:p>
    <w:p w:rsidR="002E66F1" w:rsidRPr="009F6D16" w:rsidRDefault="002E66F1" w:rsidP="00137F25">
      <w:pPr>
        <w:rPr>
          <w:sz w:val="28"/>
          <w:szCs w:val="28"/>
          <w:lang w:val="de-DE"/>
        </w:rPr>
      </w:pPr>
      <w:r w:rsidRPr="009F6D16">
        <w:rPr>
          <w:sz w:val="28"/>
          <w:szCs w:val="28"/>
          <w:lang w:val="de-DE"/>
        </w:rPr>
        <w:t>B) Werden gebracht.</w:t>
      </w:r>
    </w:p>
    <w:p w:rsidR="002E66F1" w:rsidRPr="009F6D16" w:rsidRDefault="002E66F1" w:rsidP="00137F25">
      <w:pPr>
        <w:rPr>
          <w:sz w:val="28"/>
          <w:szCs w:val="28"/>
          <w:lang w:val="de-DE"/>
        </w:rPr>
      </w:pPr>
      <w:r w:rsidRPr="009F6D16">
        <w:rPr>
          <w:sz w:val="28"/>
          <w:szCs w:val="28"/>
          <w:lang w:val="de-DE"/>
        </w:rPr>
        <w:t>C) Werden bringen.</w:t>
      </w:r>
    </w:p>
    <w:p w:rsidR="002E66F1" w:rsidRPr="009F6D16" w:rsidRDefault="002E66F1" w:rsidP="00137F25">
      <w:pPr>
        <w:rPr>
          <w:sz w:val="28"/>
          <w:szCs w:val="28"/>
          <w:lang w:val="de-DE"/>
        </w:rPr>
      </w:pPr>
      <w:r w:rsidRPr="009F6D16">
        <w:rPr>
          <w:sz w:val="28"/>
          <w:szCs w:val="28"/>
          <w:lang w:val="de-DE"/>
        </w:rPr>
        <w:t>D) Wurde bringen.</w:t>
      </w:r>
    </w:p>
    <w:p w:rsidR="002E66F1" w:rsidRPr="009F6D16" w:rsidRDefault="002E66F1" w:rsidP="00137F25">
      <w:pPr>
        <w:rPr>
          <w:sz w:val="28"/>
          <w:szCs w:val="28"/>
          <w:lang w:val="de-DE"/>
        </w:rPr>
      </w:pPr>
      <w:r w:rsidRPr="009F6D16">
        <w:rPr>
          <w:sz w:val="28"/>
          <w:szCs w:val="28"/>
          <w:lang w:val="de-DE"/>
        </w:rPr>
        <w:t>E) Wird gebringt.</w:t>
      </w:r>
    </w:p>
    <w:p w:rsidR="002E66F1" w:rsidRPr="009F6D16" w:rsidRDefault="002E66F1" w:rsidP="00137F25">
      <w:pPr>
        <w:rPr>
          <w:sz w:val="28"/>
          <w:szCs w:val="28"/>
          <w:lang w:val="de-DE"/>
        </w:rPr>
      </w:pPr>
    </w:p>
    <w:p w:rsidR="002E66F1" w:rsidRDefault="002E66F1" w:rsidP="00137F25">
      <w:pPr>
        <w:rPr>
          <w:sz w:val="28"/>
          <w:szCs w:val="28"/>
          <w:lang w:val="de-DE"/>
        </w:rPr>
        <w:sectPr w:rsidR="002E66F1" w:rsidSect="009F6D16">
          <w:type w:val="continuous"/>
          <w:pgSz w:w="11906" w:h="16838"/>
          <w:pgMar w:top="1134" w:right="850" w:bottom="1134" w:left="1701" w:header="708" w:footer="708" w:gutter="0"/>
          <w:cols w:num="2" w:space="708"/>
          <w:docGrid w:linePitch="360"/>
        </w:sectPr>
      </w:pPr>
    </w:p>
    <w:p w:rsidR="002E66F1" w:rsidRPr="009F6D16" w:rsidRDefault="002E66F1" w:rsidP="00137F25">
      <w:pPr>
        <w:rPr>
          <w:sz w:val="28"/>
          <w:szCs w:val="28"/>
          <w:lang w:val="de-DE"/>
        </w:rPr>
      </w:pPr>
    </w:p>
    <w:p w:rsidR="002E66F1" w:rsidRDefault="002E66F1" w:rsidP="00137F25">
      <w:pPr>
        <w:rPr>
          <w:sz w:val="28"/>
          <w:szCs w:val="28"/>
          <w:lang w:val="de-DE"/>
        </w:rPr>
      </w:pPr>
    </w:p>
    <w:p w:rsidR="002E66F1" w:rsidRDefault="002E66F1" w:rsidP="00137F25">
      <w:pPr>
        <w:rPr>
          <w:sz w:val="28"/>
          <w:szCs w:val="28"/>
          <w:lang w:val="de-DE"/>
        </w:rPr>
      </w:pPr>
    </w:p>
    <w:p w:rsidR="002E66F1" w:rsidRDefault="002E66F1" w:rsidP="00137F25">
      <w:pPr>
        <w:rPr>
          <w:sz w:val="28"/>
          <w:szCs w:val="28"/>
          <w:lang w:val="de-DE"/>
        </w:rPr>
      </w:pPr>
    </w:p>
    <w:p w:rsidR="002E66F1" w:rsidRPr="00934ECB" w:rsidRDefault="002E66F1" w:rsidP="00137F25">
      <w:pPr>
        <w:rPr>
          <w:sz w:val="28"/>
          <w:szCs w:val="28"/>
        </w:rPr>
      </w:pPr>
      <w:r w:rsidRPr="00232D9E">
        <w:rPr>
          <w:b/>
          <w:sz w:val="28"/>
          <w:szCs w:val="28"/>
        </w:rPr>
        <w:t>Задания для рубежного контроля №</w:t>
      </w:r>
      <w:r w:rsidRPr="00934ECB">
        <w:rPr>
          <w:b/>
          <w:sz w:val="28"/>
          <w:szCs w:val="28"/>
        </w:rPr>
        <w:t>2</w:t>
      </w:r>
    </w:p>
    <w:p w:rsidR="002E66F1" w:rsidRPr="00934ECB" w:rsidRDefault="002E66F1" w:rsidP="00137F25">
      <w:pPr>
        <w:rPr>
          <w:sz w:val="28"/>
          <w:szCs w:val="28"/>
        </w:rPr>
      </w:pPr>
      <w:r w:rsidRPr="00576B5A">
        <w:rPr>
          <w:sz w:val="28"/>
          <w:szCs w:val="28"/>
          <w:lang w:val="de-DE"/>
        </w:rPr>
        <w:t>DieZwischenkontrolle</w:t>
      </w:r>
      <w:r w:rsidRPr="00934ECB">
        <w:rPr>
          <w:sz w:val="28"/>
          <w:szCs w:val="28"/>
        </w:rPr>
        <w:t xml:space="preserve"> № 2</w:t>
      </w:r>
    </w:p>
    <w:p w:rsidR="002E66F1" w:rsidRPr="00576B5A" w:rsidRDefault="002E66F1" w:rsidP="00137F25">
      <w:pPr>
        <w:rPr>
          <w:sz w:val="28"/>
          <w:szCs w:val="28"/>
          <w:lang w:val="de-DE"/>
        </w:rPr>
      </w:pPr>
      <w:r w:rsidRPr="00576B5A">
        <w:rPr>
          <w:sz w:val="28"/>
          <w:szCs w:val="28"/>
        </w:rPr>
        <w:t>а</w:t>
      </w:r>
      <w:r w:rsidRPr="00576B5A">
        <w:rPr>
          <w:sz w:val="28"/>
          <w:szCs w:val="28"/>
          <w:lang w:val="de-DE"/>
        </w:rPr>
        <w:t>. Der grammatische Test zum Thema: Attributsätze, Komparativsätze . Konjunktiv.</w:t>
      </w:r>
    </w:p>
    <w:p w:rsidR="002E66F1" w:rsidRPr="00934ECB" w:rsidRDefault="002E66F1" w:rsidP="00137F25">
      <w:pPr>
        <w:rPr>
          <w:sz w:val="28"/>
          <w:szCs w:val="28"/>
          <w:lang w:val="de-DE"/>
        </w:rPr>
      </w:pPr>
      <w:r w:rsidRPr="00576B5A">
        <w:rPr>
          <w:sz w:val="28"/>
          <w:szCs w:val="28"/>
          <w:lang w:val="de-DE"/>
        </w:rPr>
        <w:t xml:space="preserve">      b. Die Erzählung zum Thema</w:t>
      </w:r>
      <w:r w:rsidRPr="00934ECB">
        <w:rPr>
          <w:sz w:val="28"/>
          <w:szCs w:val="28"/>
          <w:lang w:val="de-DE"/>
        </w:rPr>
        <w:t>: " Handwerk – Der Weg in die Selbständigkeit "</w:t>
      </w:r>
    </w:p>
    <w:p w:rsidR="002E66F1" w:rsidRDefault="002E66F1" w:rsidP="00137F25">
      <w:pPr>
        <w:rPr>
          <w:sz w:val="28"/>
          <w:szCs w:val="28"/>
          <w:lang w:val="de-DE"/>
        </w:rPr>
      </w:pPr>
      <w:r w:rsidRPr="00576B5A">
        <w:rPr>
          <w:sz w:val="28"/>
          <w:szCs w:val="28"/>
          <w:lang w:val="de-DE"/>
        </w:rPr>
        <w:t xml:space="preserve"> c. Texteverstehen. Übersetzung eines Fachtextes.</w:t>
      </w:r>
    </w:p>
    <w:p w:rsidR="002E66F1" w:rsidRPr="00395CFB" w:rsidRDefault="002E66F1" w:rsidP="00137F25">
      <w:pPr>
        <w:rPr>
          <w:b/>
          <w:sz w:val="28"/>
          <w:szCs w:val="28"/>
          <w:lang w:val="de-DE"/>
        </w:rPr>
      </w:pPr>
    </w:p>
    <w:p w:rsidR="002E66F1" w:rsidRPr="009F6D16" w:rsidRDefault="002E66F1" w:rsidP="00137F25">
      <w:pPr>
        <w:rPr>
          <w:sz w:val="28"/>
          <w:szCs w:val="28"/>
          <w:lang w:val="de-DE"/>
        </w:rPr>
      </w:pPr>
    </w:p>
    <w:p w:rsidR="002E66F1" w:rsidRPr="00543D1D" w:rsidRDefault="002E66F1" w:rsidP="00137F25">
      <w:pPr>
        <w:rPr>
          <w:sz w:val="28"/>
          <w:szCs w:val="28"/>
          <w:lang w:val="de-DE"/>
        </w:rPr>
      </w:pPr>
      <w:r>
        <w:rPr>
          <w:sz w:val="28"/>
          <w:szCs w:val="28"/>
          <w:lang w:val="de-DE"/>
        </w:rPr>
        <w:t xml:space="preserve">Test </w:t>
      </w:r>
    </w:p>
    <w:p w:rsidR="002E66F1" w:rsidRPr="009F6D16" w:rsidRDefault="002E66F1" w:rsidP="00137F25">
      <w:pPr>
        <w:rPr>
          <w:sz w:val="28"/>
          <w:szCs w:val="28"/>
          <w:lang w:val="de-DE"/>
        </w:rPr>
      </w:pPr>
    </w:p>
    <w:p w:rsidR="002E66F1" w:rsidRPr="009F6D16" w:rsidRDefault="002E66F1" w:rsidP="00137F25">
      <w:pPr>
        <w:rPr>
          <w:sz w:val="28"/>
          <w:szCs w:val="28"/>
          <w:lang w:val="de-DE"/>
        </w:rPr>
      </w:pPr>
      <w:r w:rsidRPr="009F6D16">
        <w:rPr>
          <w:sz w:val="28"/>
          <w:szCs w:val="28"/>
          <w:lang w:val="de-DE"/>
        </w:rPr>
        <w:t>I. Ergänzen Sie: «hat», «hatte», «hätte», «ist», «war», «wäre» oder «würde».</w:t>
      </w:r>
    </w:p>
    <w:p w:rsidR="002E66F1" w:rsidRPr="009F6D16" w:rsidRDefault="002E66F1" w:rsidP="00137F25">
      <w:pPr>
        <w:rPr>
          <w:sz w:val="28"/>
          <w:szCs w:val="28"/>
          <w:lang w:val="de-DE"/>
        </w:rPr>
      </w:pPr>
      <w:r w:rsidRPr="009F6D16">
        <w:rPr>
          <w:sz w:val="28"/>
          <w:szCs w:val="28"/>
          <w:lang w:val="de-DE"/>
        </w:rPr>
        <w:t>Gabriela ist Stra</w:t>
      </w:r>
      <w:r w:rsidRPr="009F6D16">
        <w:rPr>
          <w:sz w:val="28"/>
          <w:szCs w:val="28"/>
        </w:rPr>
        <w:t>β</w:t>
      </w:r>
      <w:r w:rsidRPr="009F6D16">
        <w:rPr>
          <w:sz w:val="28"/>
          <w:szCs w:val="28"/>
          <w:lang w:val="de-DE"/>
        </w:rPr>
        <w:t>enpantomimin. Natürlich _____ sie nicht viel Geld, aber wenn sie einen anderen Beruf______, dann _______  sie nicht mehr so frei. Fr</w:t>
      </w:r>
      <w:r w:rsidRPr="009F6D16">
        <w:rPr>
          <w:rFonts w:ascii="Microsoft Sans Serif" w:hAnsi="Microsoft Sans Serif" w:cs="Microsoft Sans Serif"/>
          <w:sz w:val="28"/>
          <w:szCs w:val="28"/>
          <w:lang w:val="de-DE"/>
        </w:rPr>
        <w:t>ȕ</w:t>
      </w:r>
      <w:r w:rsidRPr="009F6D16">
        <w:rPr>
          <w:sz w:val="28"/>
          <w:szCs w:val="28"/>
          <w:lang w:val="de-DE"/>
        </w:rPr>
        <w:t>her ______ sie einen Freund. Der _______ sehr nett, aber sie ______ oft Streit. Manchmal _______ das  Leben einfacher, wenn Helmut noch da _____. Im Moment ______Gabriela keinen Freund. Deshalb ______ sie oft allein, aber trotzdem ______ sie nicht wieder mit Helmut zusammen spielen. «Wir _____ doch nur wieder Streit», sagt sie. Gestern____ Gabriela in Hamburg gespielt. «Da_____ ein Mann zu mir gesagt : « Wenn Sie meine Tochter _____, dann ____ich Ihnen diesen Beruf verbieten», erzählt sie. Natürlich _____ Gabrielas Eltern auch glücklicher, wenn ihre Tochter einen «richtigen» Beruf _______. Es _____ ihnen lieber, wenn Gabriela zu Hause wohnen ______ oder einen Mann und Kinder _______. Aber Gabriela ______schon  immer ihre eigenen Ideen</w:t>
      </w:r>
    </w:p>
    <w:p w:rsidR="002E66F1" w:rsidRPr="009F6D16" w:rsidRDefault="002E66F1" w:rsidP="00137F25">
      <w:pPr>
        <w:rPr>
          <w:sz w:val="28"/>
          <w:szCs w:val="28"/>
          <w:lang w:val="de-DE"/>
        </w:rPr>
      </w:pPr>
    </w:p>
    <w:p w:rsidR="002E66F1" w:rsidRPr="009F6D16" w:rsidRDefault="002E66F1" w:rsidP="00137F25">
      <w:pPr>
        <w:rPr>
          <w:sz w:val="28"/>
          <w:szCs w:val="28"/>
          <w:lang w:val="de-DE"/>
        </w:rPr>
      </w:pPr>
      <w:r w:rsidRPr="009F6D16">
        <w:rPr>
          <w:sz w:val="28"/>
          <w:szCs w:val="28"/>
          <w:lang w:val="de-DE"/>
        </w:rPr>
        <w:t>II. Geben Sie einem Freund (einer Freundin) einen Rat! Schreiben Sie!</w:t>
      </w:r>
    </w:p>
    <w:p w:rsidR="002E66F1" w:rsidRPr="009F6D16" w:rsidRDefault="002E66F1" w:rsidP="00137F25">
      <w:pPr>
        <w:rPr>
          <w:sz w:val="28"/>
          <w:szCs w:val="28"/>
          <w:lang w:val="de-DE"/>
        </w:rPr>
      </w:pPr>
      <w:r w:rsidRPr="009F6D16">
        <w:rPr>
          <w:sz w:val="28"/>
          <w:szCs w:val="28"/>
          <w:lang w:val="de-DE"/>
        </w:rPr>
        <w:t xml:space="preserve"> Z.B. Was soll ich nur machen? Ich bin immer so nervös. (weniger arbeiten)</w:t>
      </w:r>
    </w:p>
    <w:p w:rsidR="002E66F1" w:rsidRPr="009F6D16" w:rsidRDefault="002E66F1" w:rsidP="00137F25">
      <w:pPr>
        <w:rPr>
          <w:sz w:val="28"/>
          <w:szCs w:val="28"/>
          <w:lang w:val="de-DE"/>
        </w:rPr>
      </w:pPr>
      <w:r w:rsidRPr="009F6D16">
        <w:rPr>
          <w:sz w:val="28"/>
          <w:szCs w:val="28"/>
          <w:lang w:val="de-DE"/>
        </w:rPr>
        <w:t>--Es wäre gut, wenn du weniger arbeiten würdest. Du solltest weniger arbeiten.</w:t>
      </w:r>
    </w:p>
    <w:p w:rsidR="002E66F1" w:rsidRPr="009F6D16" w:rsidRDefault="002E66F1" w:rsidP="00137F25">
      <w:pPr>
        <w:rPr>
          <w:sz w:val="28"/>
          <w:szCs w:val="28"/>
          <w:lang w:val="de-DE"/>
        </w:rPr>
      </w:pPr>
      <w:r w:rsidRPr="009F6D16">
        <w:rPr>
          <w:sz w:val="28"/>
          <w:szCs w:val="28"/>
          <w:lang w:val="de-DE"/>
        </w:rPr>
        <w:t>1.</w:t>
      </w:r>
      <w:r w:rsidRPr="009F6D16">
        <w:rPr>
          <w:sz w:val="28"/>
          <w:szCs w:val="28"/>
          <w:lang w:val="de-DE"/>
        </w:rPr>
        <w:tab/>
        <w:t>Ich bin zu dick. (weniger essen)</w:t>
      </w:r>
    </w:p>
    <w:p w:rsidR="002E66F1" w:rsidRPr="009F6D16" w:rsidRDefault="002E66F1" w:rsidP="00137F25">
      <w:pPr>
        <w:rPr>
          <w:sz w:val="28"/>
          <w:szCs w:val="28"/>
          <w:lang w:val="de-DE"/>
        </w:rPr>
      </w:pPr>
      <w:r w:rsidRPr="009F6D16">
        <w:rPr>
          <w:sz w:val="28"/>
          <w:szCs w:val="28"/>
          <w:lang w:val="de-DE"/>
        </w:rPr>
        <w:t>2.</w:t>
      </w:r>
      <w:r w:rsidRPr="009F6D16">
        <w:rPr>
          <w:sz w:val="28"/>
          <w:szCs w:val="28"/>
          <w:lang w:val="de-DE"/>
        </w:rPr>
        <w:tab/>
        <w:t>Ich bin immer erkältet. (wärmere Kleidung tragen)</w:t>
      </w:r>
    </w:p>
    <w:p w:rsidR="002E66F1" w:rsidRPr="009F6D16" w:rsidRDefault="002E66F1" w:rsidP="00137F25">
      <w:pPr>
        <w:rPr>
          <w:sz w:val="28"/>
          <w:szCs w:val="28"/>
          <w:lang w:val="de-DE"/>
        </w:rPr>
      </w:pPr>
      <w:r w:rsidRPr="009F6D16">
        <w:rPr>
          <w:sz w:val="28"/>
          <w:szCs w:val="28"/>
          <w:lang w:val="de-DE"/>
        </w:rPr>
        <w:t>3.</w:t>
      </w:r>
      <w:r w:rsidRPr="009F6D16">
        <w:rPr>
          <w:sz w:val="28"/>
          <w:szCs w:val="28"/>
          <w:lang w:val="de-DE"/>
        </w:rPr>
        <w:tab/>
        <w:t>Ich komme immer zu spät zur Arbeit. (fr</w:t>
      </w:r>
      <w:r w:rsidRPr="009F6D16">
        <w:rPr>
          <w:rFonts w:ascii="Microsoft Sans Serif" w:hAnsi="Microsoft Sans Serif" w:cs="Microsoft Sans Serif"/>
          <w:sz w:val="28"/>
          <w:szCs w:val="28"/>
          <w:lang w:val="de-DE"/>
        </w:rPr>
        <w:t>ȕ</w:t>
      </w:r>
      <w:r w:rsidRPr="009F6D16">
        <w:rPr>
          <w:sz w:val="28"/>
          <w:szCs w:val="28"/>
          <w:lang w:val="de-DE"/>
        </w:rPr>
        <w:t>her aufstehen)</w:t>
      </w:r>
    </w:p>
    <w:p w:rsidR="002E66F1" w:rsidRPr="009F6D16" w:rsidRDefault="002E66F1" w:rsidP="00137F25">
      <w:pPr>
        <w:rPr>
          <w:sz w:val="28"/>
          <w:szCs w:val="28"/>
          <w:lang w:val="de-DE"/>
        </w:rPr>
      </w:pPr>
      <w:r w:rsidRPr="009F6D16">
        <w:rPr>
          <w:sz w:val="28"/>
          <w:szCs w:val="28"/>
          <w:lang w:val="de-DE"/>
        </w:rPr>
        <w:t>4.</w:t>
      </w:r>
      <w:r w:rsidRPr="009F6D16">
        <w:rPr>
          <w:sz w:val="28"/>
          <w:szCs w:val="28"/>
          <w:lang w:val="de-DE"/>
        </w:rPr>
        <w:tab/>
        <w:t>Mein Auto ist immer kaputt. (ein neues kaufen)</w:t>
      </w:r>
    </w:p>
    <w:p w:rsidR="002E66F1" w:rsidRPr="009F6D16" w:rsidRDefault="002E66F1" w:rsidP="00137F25">
      <w:pPr>
        <w:rPr>
          <w:sz w:val="28"/>
          <w:szCs w:val="28"/>
          <w:lang w:val="de-DE"/>
        </w:rPr>
      </w:pPr>
      <w:r w:rsidRPr="009F6D16">
        <w:rPr>
          <w:sz w:val="28"/>
          <w:szCs w:val="28"/>
          <w:lang w:val="de-DE"/>
        </w:rPr>
        <w:t>5.</w:t>
      </w:r>
      <w:r w:rsidRPr="009F6D16">
        <w:rPr>
          <w:sz w:val="28"/>
          <w:szCs w:val="28"/>
          <w:lang w:val="de-DE"/>
        </w:rPr>
        <w:tab/>
        <w:t>Meine Miete ist zu teuer. (eine andere Wohnung suchen)</w:t>
      </w:r>
    </w:p>
    <w:p w:rsidR="002E66F1" w:rsidRPr="00132985" w:rsidRDefault="002E66F1" w:rsidP="00137F25">
      <w:pPr>
        <w:rPr>
          <w:sz w:val="28"/>
          <w:szCs w:val="28"/>
          <w:lang w:val="de-DE"/>
        </w:rPr>
      </w:pPr>
      <w:r w:rsidRPr="009F6D16">
        <w:rPr>
          <w:sz w:val="28"/>
          <w:szCs w:val="28"/>
          <w:lang w:val="de-DE"/>
        </w:rPr>
        <w:t>6.</w:t>
      </w:r>
      <w:r w:rsidRPr="009F6D16">
        <w:rPr>
          <w:sz w:val="28"/>
          <w:szCs w:val="28"/>
          <w:lang w:val="de-DE"/>
        </w:rPr>
        <w:tab/>
        <w:t xml:space="preserve">Ich bin zu unsportlich. </w:t>
      </w:r>
      <w:r w:rsidRPr="00132985">
        <w:rPr>
          <w:sz w:val="28"/>
          <w:szCs w:val="28"/>
          <w:lang w:val="de-DE"/>
        </w:rPr>
        <w:t>(jeden Tag 30 Minuten laufen)</w:t>
      </w:r>
    </w:p>
    <w:p w:rsidR="002E66F1" w:rsidRPr="009F6D16" w:rsidRDefault="002E66F1" w:rsidP="00137F25">
      <w:pPr>
        <w:rPr>
          <w:sz w:val="28"/>
          <w:szCs w:val="28"/>
          <w:lang w:val="de-DE"/>
        </w:rPr>
      </w:pPr>
      <w:r w:rsidRPr="009F6D16">
        <w:rPr>
          <w:sz w:val="28"/>
          <w:szCs w:val="28"/>
          <w:lang w:val="de-DE"/>
        </w:rPr>
        <w:t>7.</w:t>
      </w:r>
      <w:r w:rsidRPr="009F6D16">
        <w:rPr>
          <w:sz w:val="28"/>
          <w:szCs w:val="28"/>
          <w:lang w:val="de-DE"/>
        </w:rPr>
        <w:tab/>
        <w:t>Meine Arbeit ist so langweilig. (eine andere Stelle sucher)</w:t>
      </w:r>
    </w:p>
    <w:p w:rsidR="002E66F1" w:rsidRPr="00132985" w:rsidRDefault="002E66F1" w:rsidP="00137F25">
      <w:pPr>
        <w:rPr>
          <w:sz w:val="28"/>
          <w:szCs w:val="28"/>
          <w:lang w:val="de-DE"/>
        </w:rPr>
      </w:pPr>
      <w:r w:rsidRPr="009F6D16">
        <w:rPr>
          <w:sz w:val="28"/>
          <w:szCs w:val="28"/>
          <w:lang w:val="de-DE"/>
        </w:rPr>
        <w:t>8.</w:t>
      </w:r>
      <w:r w:rsidRPr="009F6D16">
        <w:rPr>
          <w:sz w:val="28"/>
          <w:szCs w:val="28"/>
          <w:lang w:val="de-DE"/>
        </w:rPr>
        <w:tab/>
        <w:t xml:space="preserve">Ich habe so wenige Freunde. </w:t>
      </w:r>
      <w:r w:rsidRPr="00132985">
        <w:rPr>
          <w:sz w:val="28"/>
          <w:szCs w:val="28"/>
          <w:lang w:val="de-DE"/>
        </w:rPr>
        <w:t>(netter sein).</w:t>
      </w:r>
    </w:p>
    <w:p w:rsidR="002E66F1" w:rsidRPr="00132985" w:rsidRDefault="002E66F1" w:rsidP="00137F25">
      <w:pPr>
        <w:rPr>
          <w:sz w:val="28"/>
          <w:szCs w:val="28"/>
          <w:lang w:val="de-DE"/>
        </w:rPr>
      </w:pPr>
    </w:p>
    <w:p w:rsidR="002E66F1" w:rsidRPr="009F6D16" w:rsidRDefault="002E66F1" w:rsidP="00137F25">
      <w:pPr>
        <w:rPr>
          <w:sz w:val="28"/>
          <w:szCs w:val="28"/>
          <w:lang w:val="de-DE"/>
        </w:rPr>
      </w:pPr>
      <w:r w:rsidRPr="009F6D16">
        <w:rPr>
          <w:sz w:val="28"/>
          <w:szCs w:val="28"/>
          <w:lang w:val="de-DE"/>
        </w:rPr>
        <w:t>III.  Wie hei</w:t>
      </w:r>
      <w:r w:rsidRPr="009F6D16">
        <w:rPr>
          <w:sz w:val="28"/>
          <w:szCs w:val="28"/>
        </w:rPr>
        <w:t>β</w:t>
      </w:r>
      <w:r w:rsidRPr="009F6D16">
        <w:rPr>
          <w:sz w:val="28"/>
          <w:szCs w:val="28"/>
          <w:lang w:val="de-DE"/>
        </w:rPr>
        <w:t>t das Nomen.</w:t>
      </w:r>
    </w:p>
    <w:p w:rsidR="002E66F1" w:rsidRPr="009F6D16" w:rsidRDefault="002E66F1" w:rsidP="00137F25">
      <w:pPr>
        <w:rPr>
          <w:sz w:val="28"/>
          <w:szCs w:val="28"/>
          <w:lang w:val="de-DE"/>
        </w:rPr>
      </w:pPr>
      <w:r w:rsidRPr="009F6D16">
        <w:rPr>
          <w:sz w:val="28"/>
          <w:szCs w:val="28"/>
          <w:lang w:val="de-DE"/>
        </w:rPr>
        <w:t xml:space="preserve">meinen - die Meinung;                                                   </w:t>
      </w:r>
    </w:p>
    <w:p w:rsidR="002E66F1" w:rsidRPr="009F6D16" w:rsidRDefault="002E66F1" w:rsidP="00137F25">
      <w:pPr>
        <w:rPr>
          <w:sz w:val="28"/>
          <w:szCs w:val="28"/>
          <w:lang w:val="de-DE"/>
        </w:rPr>
      </w:pPr>
      <w:r w:rsidRPr="009F6D16">
        <w:rPr>
          <w:sz w:val="28"/>
          <w:szCs w:val="28"/>
          <w:lang w:val="de-DE"/>
        </w:rPr>
        <w:t>spazieren gehen - ; ärgern - ;  sprechen - ; antworten - ; steigen - fragen - ;                      unterschreiben - ; besuchen - ; untersuchen - ;</w:t>
      </w:r>
      <w:r w:rsidRPr="009F6D16">
        <w:rPr>
          <w:sz w:val="28"/>
          <w:szCs w:val="28"/>
        </w:rPr>
        <w:t>е</w:t>
      </w:r>
      <w:r w:rsidRPr="009F6D16">
        <w:rPr>
          <w:sz w:val="28"/>
          <w:szCs w:val="28"/>
          <w:lang w:val="de-DE"/>
        </w:rPr>
        <w:t>ssen - ; verletzen - ; fernsehen - ;                              vorschlagen - ; operieren - ;  waschen - ; reparieren - ; wohnen - ; regeln - ;                        wünschen - ; schneien - ; demonstrieren - .</w:t>
      </w:r>
    </w:p>
    <w:p w:rsidR="002E66F1" w:rsidRPr="009F6D16" w:rsidRDefault="002E66F1" w:rsidP="00137F25">
      <w:pPr>
        <w:rPr>
          <w:sz w:val="28"/>
          <w:szCs w:val="28"/>
          <w:lang w:val="de-DE"/>
        </w:rPr>
      </w:pPr>
    </w:p>
    <w:p w:rsidR="002E66F1" w:rsidRPr="009F6D16" w:rsidRDefault="002E66F1" w:rsidP="00137F25">
      <w:pPr>
        <w:rPr>
          <w:sz w:val="28"/>
          <w:szCs w:val="28"/>
          <w:lang w:val="de-DE"/>
        </w:rPr>
      </w:pPr>
      <w:r w:rsidRPr="009F6D16">
        <w:rPr>
          <w:sz w:val="28"/>
          <w:szCs w:val="28"/>
          <w:lang w:val="de-DE"/>
        </w:rPr>
        <w:t>IV.  Sie ist nie zufrieden.</w:t>
      </w:r>
    </w:p>
    <w:p w:rsidR="002E66F1" w:rsidRPr="009F6D16" w:rsidRDefault="002E66F1" w:rsidP="00137F25">
      <w:pPr>
        <w:rPr>
          <w:sz w:val="28"/>
          <w:szCs w:val="28"/>
          <w:lang w:val="de-DE"/>
        </w:rPr>
      </w:pPr>
      <w:r w:rsidRPr="009F6D16">
        <w:rPr>
          <w:sz w:val="28"/>
          <w:szCs w:val="28"/>
          <w:lang w:val="de-DE"/>
        </w:rPr>
        <w:t>1)Sie macht jedes Jahr 8 Wochen Urlaub, aber sie würde gern noch mehr Urlaub    machen.</w:t>
      </w:r>
    </w:p>
    <w:p w:rsidR="002E66F1" w:rsidRPr="009F6D16" w:rsidRDefault="002E66F1" w:rsidP="00137F25">
      <w:pPr>
        <w:rPr>
          <w:sz w:val="28"/>
          <w:szCs w:val="28"/>
          <w:lang w:val="de-DE"/>
        </w:rPr>
      </w:pPr>
      <w:r w:rsidRPr="009F6D16">
        <w:rPr>
          <w:sz w:val="28"/>
          <w:szCs w:val="28"/>
          <w:lang w:val="de-DE"/>
        </w:rPr>
        <w:t>2)Sie hat zwei Autos, aber sie hätte gern_____________________</w:t>
      </w:r>
    </w:p>
    <w:p w:rsidR="002E66F1" w:rsidRPr="009F6D16" w:rsidRDefault="002E66F1" w:rsidP="00137F25">
      <w:pPr>
        <w:rPr>
          <w:sz w:val="28"/>
          <w:szCs w:val="28"/>
          <w:lang w:val="de-DE"/>
        </w:rPr>
      </w:pPr>
      <w:r w:rsidRPr="009F6D16">
        <w:rPr>
          <w:sz w:val="28"/>
          <w:szCs w:val="28"/>
          <w:lang w:val="de-DE"/>
        </w:rPr>
        <w:t>3)Sie ist schlank, aber sie wäre gern________________________</w:t>
      </w:r>
    </w:p>
    <w:p w:rsidR="002E66F1" w:rsidRPr="009F6D16" w:rsidRDefault="002E66F1" w:rsidP="00137F25">
      <w:pPr>
        <w:rPr>
          <w:sz w:val="28"/>
          <w:szCs w:val="28"/>
          <w:lang w:val="de-DE"/>
        </w:rPr>
      </w:pPr>
      <w:r w:rsidRPr="009F6D16">
        <w:rPr>
          <w:sz w:val="28"/>
          <w:szCs w:val="28"/>
          <w:lang w:val="de-DE"/>
        </w:rPr>
        <w:t>4)Sie sieht jeden Tag vier Stunden fern, aber ________________</w:t>
      </w:r>
    </w:p>
    <w:p w:rsidR="002E66F1" w:rsidRPr="009F6D16" w:rsidRDefault="002E66F1" w:rsidP="00137F25">
      <w:pPr>
        <w:rPr>
          <w:sz w:val="28"/>
          <w:szCs w:val="28"/>
          <w:lang w:val="de-DE"/>
        </w:rPr>
      </w:pPr>
      <w:r w:rsidRPr="009F6D16">
        <w:rPr>
          <w:sz w:val="28"/>
          <w:szCs w:val="28"/>
          <w:lang w:val="de-DE"/>
        </w:rPr>
        <w:t>5)Sie verdient sehr gut, aber _____________________________</w:t>
      </w:r>
    </w:p>
    <w:p w:rsidR="002E66F1" w:rsidRPr="009F6D16" w:rsidRDefault="002E66F1" w:rsidP="00137F25">
      <w:pPr>
        <w:rPr>
          <w:sz w:val="28"/>
          <w:szCs w:val="28"/>
          <w:lang w:val="de-DE"/>
        </w:rPr>
      </w:pPr>
      <w:r w:rsidRPr="009F6D16">
        <w:rPr>
          <w:sz w:val="28"/>
          <w:szCs w:val="28"/>
          <w:lang w:val="de-DE"/>
        </w:rPr>
        <w:t>6)Sie hat drei Hunde, aber _______________________________</w:t>
      </w:r>
    </w:p>
    <w:p w:rsidR="002E66F1" w:rsidRPr="009F6D16" w:rsidRDefault="002E66F1" w:rsidP="00137F25">
      <w:pPr>
        <w:rPr>
          <w:sz w:val="28"/>
          <w:szCs w:val="28"/>
          <w:lang w:val="de-DE"/>
        </w:rPr>
      </w:pPr>
      <w:r w:rsidRPr="009F6D16">
        <w:rPr>
          <w:sz w:val="28"/>
          <w:szCs w:val="28"/>
          <w:lang w:val="de-DE"/>
        </w:rPr>
        <w:t>7)Sie schläft jeden Tag zehn Stunden, aber__________________</w:t>
      </w:r>
    </w:p>
    <w:p w:rsidR="002E66F1" w:rsidRPr="009F6D16" w:rsidRDefault="002E66F1" w:rsidP="00137F25">
      <w:pPr>
        <w:rPr>
          <w:sz w:val="28"/>
          <w:szCs w:val="28"/>
          <w:lang w:val="de-DE"/>
        </w:rPr>
      </w:pPr>
      <w:r w:rsidRPr="009F6D16">
        <w:rPr>
          <w:sz w:val="28"/>
          <w:szCs w:val="28"/>
          <w:lang w:val="de-DE"/>
        </w:rPr>
        <w:t>8)Sie sieht sehr gut aus, aber______________________________</w:t>
      </w:r>
    </w:p>
    <w:p w:rsidR="002E66F1" w:rsidRPr="009F6D16" w:rsidRDefault="002E66F1" w:rsidP="00137F25">
      <w:pPr>
        <w:rPr>
          <w:sz w:val="28"/>
          <w:szCs w:val="28"/>
          <w:lang w:val="de-DE"/>
        </w:rPr>
      </w:pPr>
      <w:r w:rsidRPr="009F6D16">
        <w:rPr>
          <w:sz w:val="28"/>
          <w:szCs w:val="28"/>
          <w:lang w:val="de-DE"/>
        </w:rPr>
        <w:t>9)Sie spricht vier Sprachen, aber ___________________________</w:t>
      </w:r>
    </w:p>
    <w:p w:rsidR="002E66F1" w:rsidRPr="009F6D16" w:rsidRDefault="002E66F1" w:rsidP="00137F25">
      <w:pPr>
        <w:rPr>
          <w:sz w:val="28"/>
          <w:szCs w:val="28"/>
          <w:lang w:val="de-DE"/>
        </w:rPr>
      </w:pPr>
      <w:r w:rsidRPr="009F6D16">
        <w:rPr>
          <w:sz w:val="28"/>
          <w:szCs w:val="28"/>
          <w:lang w:val="de-DE"/>
        </w:rPr>
        <w:t>10)Sie hat viele Kleider, aber______________________________</w:t>
      </w:r>
    </w:p>
    <w:p w:rsidR="002E66F1" w:rsidRPr="009F6D16" w:rsidRDefault="002E66F1" w:rsidP="00137F25">
      <w:pPr>
        <w:rPr>
          <w:sz w:val="28"/>
          <w:szCs w:val="28"/>
          <w:lang w:val="de-DE"/>
        </w:rPr>
      </w:pPr>
      <w:r w:rsidRPr="009F6D16">
        <w:rPr>
          <w:sz w:val="28"/>
          <w:szCs w:val="28"/>
          <w:lang w:val="de-DE"/>
        </w:rPr>
        <w:t>11)Sie kennt viele Leute, aber_____________________________</w:t>
      </w:r>
    </w:p>
    <w:p w:rsidR="002E66F1" w:rsidRPr="009F6D16" w:rsidRDefault="002E66F1" w:rsidP="00137F25">
      <w:pPr>
        <w:rPr>
          <w:sz w:val="28"/>
          <w:szCs w:val="28"/>
          <w:lang w:val="de-DE"/>
        </w:rPr>
      </w:pPr>
      <w:r w:rsidRPr="009F6D16">
        <w:rPr>
          <w:sz w:val="28"/>
          <w:szCs w:val="28"/>
          <w:lang w:val="de-DE"/>
        </w:rPr>
        <w:t>12)Sie fährt oft Ski, aber_________________________________</w:t>
      </w:r>
    </w:p>
    <w:p w:rsidR="002E66F1" w:rsidRPr="009F6D16" w:rsidRDefault="002E66F1" w:rsidP="00137F25">
      <w:pPr>
        <w:rPr>
          <w:sz w:val="28"/>
          <w:szCs w:val="28"/>
          <w:lang w:val="de-DE"/>
        </w:rPr>
      </w:pPr>
      <w:r w:rsidRPr="009F6D16">
        <w:rPr>
          <w:sz w:val="28"/>
          <w:szCs w:val="28"/>
          <w:lang w:val="de-DE"/>
        </w:rPr>
        <w:t>13)Sie geht oft einkaufen, aber____________________________</w:t>
      </w:r>
    </w:p>
    <w:p w:rsidR="002E66F1" w:rsidRPr="009F6D16" w:rsidRDefault="002E66F1" w:rsidP="00137F25">
      <w:pPr>
        <w:rPr>
          <w:sz w:val="28"/>
          <w:szCs w:val="28"/>
          <w:lang w:val="de-DE"/>
        </w:rPr>
      </w:pPr>
      <w:r w:rsidRPr="009F6D16">
        <w:rPr>
          <w:sz w:val="28"/>
          <w:szCs w:val="28"/>
          <w:lang w:val="de-DE"/>
        </w:rPr>
        <w:t>14)Sie wei</w:t>
      </w:r>
      <w:r w:rsidRPr="009F6D16">
        <w:rPr>
          <w:sz w:val="28"/>
          <w:szCs w:val="28"/>
        </w:rPr>
        <w:t>β</w:t>
      </w:r>
      <w:r w:rsidRPr="009F6D16">
        <w:rPr>
          <w:sz w:val="28"/>
          <w:szCs w:val="28"/>
          <w:lang w:val="de-DE"/>
        </w:rPr>
        <w:t xml:space="preserve"> sehr viel  über Musik, aber_____________________</w:t>
      </w:r>
    </w:p>
    <w:p w:rsidR="002E66F1" w:rsidRPr="009F6D16" w:rsidRDefault="002E66F1" w:rsidP="00137F25">
      <w:pPr>
        <w:rPr>
          <w:sz w:val="28"/>
          <w:szCs w:val="28"/>
          <w:lang w:val="de-DE"/>
        </w:rPr>
      </w:pPr>
    </w:p>
    <w:p w:rsidR="002E66F1" w:rsidRPr="009F6D16" w:rsidRDefault="002E66F1" w:rsidP="00137F25">
      <w:pPr>
        <w:rPr>
          <w:sz w:val="28"/>
          <w:szCs w:val="28"/>
          <w:lang w:val="de-DE"/>
        </w:rPr>
      </w:pPr>
    </w:p>
    <w:p w:rsidR="002E66F1" w:rsidRPr="00784A4C" w:rsidRDefault="002E66F1" w:rsidP="00137F25">
      <w:pPr>
        <w:rPr>
          <w:sz w:val="28"/>
          <w:szCs w:val="28"/>
          <w:lang w:val="de-DE"/>
        </w:rPr>
      </w:pPr>
      <w:r w:rsidRPr="00784A4C">
        <w:rPr>
          <w:sz w:val="28"/>
          <w:szCs w:val="28"/>
          <w:lang w:val="de-DE"/>
        </w:rPr>
        <w:t>Schl</w:t>
      </w:r>
      <w:r w:rsidRPr="00784A4C">
        <w:rPr>
          <w:rFonts w:ascii="Microsoft Sans Serif" w:hAnsi="Microsoft Sans Serif" w:cs="Microsoft Sans Serif"/>
          <w:sz w:val="28"/>
          <w:szCs w:val="28"/>
          <w:lang w:val="de-DE"/>
        </w:rPr>
        <w:t>ȕ</w:t>
      </w:r>
      <w:r w:rsidRPr="00784A4C">
        <w:rPr>
          <w:sz w:val="28"/>
          <w:szCs w:val="28"/>
          <w:lang w:val="de-DE"/>
        </w:rPr>
        <w:t>ssel (Konjaktiv)</w:t>
      </w:r>
    </w:p>
    <w:p w:rsidR="002E66F1" w:rsidRPr="009F6D16" w:rsidRDefault="002E66F1" w:rsidP="00137F25">
      <w:pPr>
        <w:rPr>
          <w:sz w:val="28"/>
          <w:szCs w:val="28"/>
          <w:lang w:val="de-DE"/>
        </w:rPr>
      </w:pPr>
      <w:r w:rsidRPr="009F6D16">
        <w:rPr>
          <w:sz w:val="28"/>
          <w:szCs w:val="28"/>
          <w:lang w:val="de-DE"/>
        </w:rPr>
        <w:t>A.      ….. ist…..hat….h</w:t>
      </w:r>
      <w:r w:rsidRPr="009F6D16">
        <w:rPr>
          <w:rFonts w:ascii="Tahoma" w:hAnsi="Tahoma" w:cs="Tahoma"/>
          <w:sz w:val="28"/>
          <w:szCs w:val="28"/>
        </w:rPr>
        <w:t>ἃ</w:t>
      </w:r>
      <w:r w:rsidRPr="009F6D16">
        <w:rPr>
          <w:sz w:val="28"/>
          <w:szCs w:val="28"/>
          <w:lang w:val="de-DE"/>
        </w:rPr>
        <w:t>tte….w</w:t>
      </w:r>
      <w:r w:rsidRPr="009F6D16">
        <w:rPr>
          <w:rFonts w:ascii="Tahoma" w:hAnsi="Tahoma" w:cs="Tahoma"/>
          <w:sz w:val="28"/>
          <w:szCs w:val="28"/>
        </w:rPr>
        <w:t>ἃ</w:t>
      </w:r>
      <w:r w:rsidRPr="009F6D16">
        <w:rPr>
          <w:sz w:val="28"/>
          <w:szCs w:val="28"/>
          <w:lang w:val="de-DE"/>
        </w:rPr>
        <w:t>re….hatte….war….hatten…..w</w:t>
      </w:r>
      <w:r w:rsidRPr="009F6D16">
        <w:rPr>
          <w:rFonts w:ascii="Tahoma" w:hAnsi="Tahoma" w:cs="Tahoma"/>
          <w:sz w:val="28"/>
          <w:szCs w:val="28"/>
        </w:rPr>
        <w:t>ἃ</w:t>
      </w:r>
      <w:r w:rsidRPr="009F6D16">
        <w:rPr>
          <w:sz w:val="28"/>
          <w:szCs w:val="28"/>
          <w:lang w:val="de-DE"/>
        </w:rPr>
        <w:t>re….w</w:t>
      </w:r>
      <w:r w:rsidRPr="009F6D16">
        <w:rPr>
          <w:rFonts w:ascii="Tahoma" w:hAnsi="Tahoma" w:cs="Tahoma"/>
          <w:sz w:val="28"/>
          <w:szCs w:val="28"/>
        </w:rPr>
        <w:t>ἃ</w:t>
      </w:r>
      <w:r w:rsidRPr="009F6D16">
        <w:rPr>
          <w:sz w:val="28"/>
          <w:szCs w:val="28"/>
          <w:lang w:val="de-DE"/>
        </w:rPr>
        <w:t>re….hat….ist…..w</w:t>
      </w:r>
      <w:r w:rsidRPr="009F6D16">
        <w:rPr>
          <w:rFonts w:ascii="Microsoft Sans Serif" w:hAnsi="Microsoft Sans Serif" w:cs="Microsoft Sans Serif"/>
          <w:sz w:val="28"/>
          <w:szCs w:val="28"/>
          <w:lang w:val="de-DE"/>
        </w:rPr>
        <w:t>ȕ</w:t>
      </w:r>
      <w:r w:rsidRPr="009F6D16">
        <w:rPr>
          <w:sz w:val="28"/>
          <w:szCs w:val="28"/>
          <w:lang w:val="de-DE"/>
        </w:rPr>
        <w:t>rde……h</w:t>
      </w:r>
      <w:r w:rsidRPr="009F6D16">
        <w:rPr>
          <w:rFonts w:ascii="Tahoma" w:hAnsi="Tahoma" w:cs="Tahoma"/>
          <w:sz w:val="28"/>
          <w:szCs w:val="28"/>
        </w:rPr>
        <w:t>ἃ</w:t>
      </w:r>
      <w:r w:rsidRPr="009F6D16">
        <w:rPr>
          <w:sz w:val="28"/>
          <w:szCs w:val="28"/>
          <w:lang w:val="de-DE"/>
        </w:rPr>
        <w:t>tten…..</w:t>
      </w:r>
    </w:p>
    <w:p w:rsidR="002E66F1" w:rsidRPr="009F6D16" w:rsidRDefault="002E66F1" w:rsidP="00137F25">
      <w:pPr>
        <w:rPr>
          <w:sz w:val="28"/>
          <w:szCs w:val="28"/>
          <w:lang w:val="de-DE"/>
        </w:rPr>
      </w:pPr>
      <w:r w:rsidRPr="009F6D16">
        <w:rPr>
          <w:sz w:val="28"/>
          <w:szCs w:val="28"/>
          <w:lang w:val="de-DE"/>
        </w:rPr>
        <w:t>hat...…hat…..w</w:t>
      </w:r>
      <w:r w:rsidRPr="009F6D16">
        <w:rPr>
          <w:rFonts w:ascii="Tahoma" w:hAnsi="Tahoma" w:cs="Tahoma"/>
          <w:sz w:val="28"/>
          <w:szCs w:val="28"/>
        </w:rPr>
        <w:t>ἃ</w:t>
      </w:r>
      <w:r w:rsidRPr="009F6D16">
        <w:rPr>
          <w:sz w:val="28"/>
          <w:szCs w:val="28"/>
          <w:lang w:val="de-DE"/>
        </w:rPr>
        <w:t>ren……w</w:t>
      </w:r>
      <w:r w:rsidRPr="009F6D16">
        <w:rPr>
          <w:rFonts w:ascii="Microsoft Sans Serif" w:hAnsi="Microsoft Sans Serif" w:cs="Microsoft Sans Serif"/>
          <w:sz w:val="28"/>
          <w:szCs w:val="28"/>
          <w:lang w:val="de-DE"/>
        </w:rPr>
        <w:t>ȕ</w:t>
      </w:r>
      <w:r w:rsidRPr="009F6D16">
        <w:rPr>
          <w:sz w:val="28"/>
          <w:szCs w:val="28"/>
          <w:lang w:val="de-DE"/>
        </w:rPr>
        <w:t>rde…….w</w:t>
      </w:r>
      <w:r w:rsidRPr="009F6D16">
        <w:rPr>
          <w:rFonts w:ascii="Tahoma" w:hAnsi="Tahoma" w:cs="Tahoma"/>
          <w:sz w:val="28"/>
          <w:szCs w:val="28"/>
        </w:rPr>
        <w:t>ἃ</w:t>
      </w:r>
      <w:r w:rsidRPr="009F6D16">
        <w:rPr>
          <w:sz w:val="28"/>
          <w:szCs w:val="28"/>
          <w:lang w:val="de-DE"/>
        </w:rPr>
        <w:t>ren…….h</w:t>
      </w:r>
      <w:r w:rsidRPr="009F6D16">
        <w:rPr>
          <w:rFonts w:ascii="Tahoma" w:hAnsi="Tahoma" w:cs="Tahoma"/>
          <w:sz w:val="28"/>
          <w:szCs w:val="28"/>
        </w:rPr>
        <w:t>ἃ</w:t>
      </w:r>
      <w:r w:rsidRPr="009F6D16">
        <w:rPr>
          <w:sz w:val="28"/>
          <w:szCs w:val="28"/>
          <w:lang w:val="de-DE"/>
        </w:rPr>
        <w:t>tte…..w</w:t>
      </w:r>
      <w:r w:rsidRPr="009F6D16">
        <w:rPr>
          <w:rFonts w:ascii="Tahoma" w:hAnsi="Tahoma" w:cs="Tahoma"/>
          <w:sz w:val="28"/>
          <w:szCs w:val="28"/>
        </w:rPr>
        <w:t>ἃ</w:t>
      </w:r>
      <w:r w:rsidRPr="009F6D16">
        <w:rPr>
          <w:sz w:val="28"/>
          <w:szCs w:val="28"/>
          <w:lang w:val="de-DE"/>
        </w:rPr>
        <w:t>re……w</w:t>
      </w:r>
      <w:r w:rsidRPr="009F6D16">
        <w:rPr>
          <w:rFonts w:ascii="Microsoft Sans Serif" w:hAnsi="Microsoft Sans Serif" w:cs="Microsoft Sans Serif"/>
          <w:sz w:val="28"/>
          <w:szCs w:val="28"/>
          <w:lang w:val="de-DE"/>
        </w:rPr>
        <w:t>ȕ</w:t>
      </w:r>
      <w:r w:rsidRPr="009F6D16">
        <w:rPr>
          <w:sz w:val="28"/>
          <w:szCs w:val="28"/>
          <w:lang w:val="de-DE"/>
        </w:rPr>
        <w:t>rde….h</w:t>
      </w:r>
      <w:r w:rsidRPr="009F6D16">
        <w:rPr>
          <w:rFonts w:ascii="Tahoma" w:hAnsi="Tahoma" w:cs="Tahoma"/>
          <w:sz w:val="28"/>
          <w:szCs w:val="28"/>
        </w:rPr>
        <w:t>ἃ</w:t>
      </w:r>
      <w:r w:rsidRPr="009F6D16">
        <w:rPr>
          <w:sz w:val="28"/>
          <w:szCs w:val="28"/>
          <w:lang w:val="de-DE"/>
        </w:rPr>
        <w:t>tte……hatte.</w:t>
      </w:r>
    </w:p>
    <w:p w:rsidR="002E66F1" w:rsidRPr="009F6D16" w:rsidRDefault="002E66F1" w:rsidP="00137F25">
      <w:pPr>
        <w:rPr>
          <w:sz w:val="28"/>
          <w:szCs w:val="28"/>
          <w:lang w:val="de-DE"/>
        </w:rPr>
      </w:pPr>
    </w:p>
    <w:p w:rsidR="002E66F1" w:rsidRPr="009F6D16" w:rsidRDefault="002E66F1" w:rsidP="00137F25">
      <w:pPr>
        <w:rPr>
          <w:sz w:val="28"/>
          <w:szCs w:val="28"/>
          <w:lang w:val="de-DE"/>
        </w:rPr>
      </w:pPr>
      <w:r w:rsidRPr="009F6D16">
        <w:rPr>
          <w:sz w:val="28"/>
          <w:szCs w:val="28"/>
          <w:lang w:val="de-DE"/>
        </w:rPr>
        <w:t>B.     2)- Es w</w:t>
      </w:r>
      <w:r w:rsidRPr="009F6D16">
        <w:rPr>
          <w:rFonts w:ascii="Tahoma" w:hAnsi="Tahoma" w:cs="Tahoma"/>
          <w:sz w:val="28"/>
          <w:szCs w:val="28"/>
        </w:rPr>
        <w:t>ἃ</w:t>
      </w:r>
      <w:r w:rsidRPr="009F6D16">
        <w:rPr>
          <w:sz w:val="28"/>
          <w:szCs w:val="28"/>
          <w:lang w:val="de-DE"/>
        </w:rPr>
        <w:t>re gut, wenn du weniger essen w</w:t>
      </w:r>
      <w:r w:rsidRPr="009F6D16">
        <w:rPr>
          <w:rFonts w:ascii="Microsoft Sans Serif" w:hAnsi="Microsoft Sans Serif" w:cs="Microsoft Sans Serif"/>
          <w:sz w:val="28"/>
          <w:szCs w:val="28"/>
          <w:lang w:val="de-DE"/>
        </w:rPr>
        <w:t>ȕ</w:t>
      </w:r>
      <w:r w:rsidRPr="009F6D16">
        <w:rPr>
          <w:sz w:val="28"/>
          <w:szCs w:val="28"/>
          <w:lang w:val="de-DE"/>
        </w:rPr>
        <w:t>rdest.</w:t>
      </w:r>
    </w:p>
    <w:p w:rsidR="002E66F1" w:rsidRPr="00784A4C" w:rsidRDefault="002E66F1" w:rsidP="00137F25">
      <w:pPr>
        <w:rPr>
          <w:sz w:val="28"/>
          <w:szCs w:val="28"/>
          <w:lang w:val="de-DE"/>
        </w:rPr>
      </w:pPr>
      <w:r w:rsidRPr="00784A4C">
        <w:rPr>
          <w:sz w:val="28"/>
          <w:szCs w:val="28"/>
          <w:lang w:val="de-DE"/>
        </w:rPr>
        <w:t>-Dusolltestwenigeressen.</w:t>
      </w:r>
    </w:p>
    <w:p w:rsidR="002E66F1" w:rsidRPr="009F6D16" w:rsidRDefault="002E66F1" w:rsidP="00137F25">
      <w:pPr>
        <w:rPr>
          <w:sz w:val="28"/>
          <w:szCs w:val="28"/>
          <w:lang w:val="de-DE"/>
        </w:rPr>
      </w:pPr>
      <w:r w:rsidRPr="009F6D16">
        <w:rPr>
          <w:sz w:val="28"/>
          <w:szCs w:val="28"/>
          <w:lang w:val="de-DE"/>
        </w:rPr>
        <w:t xml:space="preserve">       3) –Es w</w:t>
      </w:r>
      <w:r w:rsidRPr="009F6D16">
        <w:rPr>
          <w:rFonts w:ascii="Tahoma" w:hAnsi="Tahoma" w:cs="Tahoma"/>
          <w:sz w:val="28"/>
          <w:szCs w:val="28"/>
        </w:rPr>
        <w:t>ἃ</w:t>
      </w:r>
      <w:r w:rsidRPr="009F6D16">
        <w:rPr>
          <w:sz w:val="28"/>
          <w:szCs w:val="28"/>
          <w:lang w:val="de-DE"/>
        </w:rPr>
        <w:t>re gut, wenn du w</w:t>
      </w:r>
      <w:r w:rsidRPr="009F6D16">
        <w:rPr>
          <w:rFonts w:ascii="Tahoma" w:hAnsi="Tahoma" w:cs="Tahoma"/>
          <w:sz w:val="28"/>
          <w:szCs w:val="28"/>
        </w:rPr>
        <w:t>ἃ</w:t>
      </w:r>
      <w:r w:rsidRPr="009F6D16">
        <w:rPr>
          <w:sz w:val="28"/>
          <w:szCs w:val="28"/>
          <w:lang w:val="de-DE"/>
        </w:rPr>
        <w:t>rmere Kleidung tragenw</w:t>
      </w:r>
      <w:r w:rsidRPr="009F6D16">
        <w:rPr>
          <w:rFonts w:ascii="Microsoft Sans Serif" w:hAnsi="Microsoft Sans Serif" w:cs="Microsoft Sans Serif"/>
          <w:sz w:val="28"/>
          <w:szCs w:val="28"/>
          <w:lang w:val="de-DE"/>
        </w:rPr>
        <w:t>ȕ</w:t>
      </w:r>
      <w:r w:rsidRPr="009F6D16">
        <w:rPr>
          <w:sz w:val="28"/>
          <w:szCs w:val="28"/>
          <w:lang w:val="de-DE"/>
        </w:rPr>
        <w:t>rdest.</w:t>
      </w:r>
    </w:p>
    <w:p w:rsidR="002E66F1" w:rsidRPr="009F6D16" w:rsidRDefault="002E66F1" w:rsidP="00137F25">
      <w:pPr>
        <w:rPr>
          <w:sz w:val="28"/>
          <w:szCs w:val="28"/>
          <w:lang w:val="de-DE"/>
        </w:rPr>
      </w:pPr>
      <w:r w:rsidRPr="009F6D16">
        <w:rPr>
          <w:sz w:val="28"/>
          <w:szCs w:val="28"/>
          <w:lang w:val="de-DE"/>
        </w:rPr>
        <w:t xml:space="preserve">       4) – Es w</w:t>
      </w:r>
      <w:r w:rsidRPr="009F6D16">
        <w:rPr>
          <w:rFonts w:ascii="Tahoma" w:hAnsi="Tahoma" w:cs="Tahoma"/>
          <w:sz w:val="28"/>
          <w:szCs w:val="28"/>
        </w:rPr>
        <w:t>ἃ</w:t>
      </w:r>
      <w:r w:rsidRPr="009F6D16">
        <w:rPr>
          <w:sz w:val="28"/>
          <w:szCs w:val="28"/>
          <w:lang w:val="de-DE"/>
        </w:rPr>
        <w:t>re gut, wenn du fr</w:t>
      </w:r>
      <w:r w:rsidRPr="009F6D16">
        <w:rPr>
          <w:rFonts w:ascii="Microsoft Sans Serif" w:hAnsi="Microsoft Sans Serif" w:cs="Microsoft Sans Serif"/>
          <w:sz w:val="28"/>
          <w:szCs w:val="28"/>
          <w:lang w:val="de-DE"/>
        </w:rPr>
        <w:t>ȕ</w:t>
      </w:r>
      <w:r w:rsidRPr="009F6D16">
        <w:rPr>
          <w:sz w:val="28"/>
          <w:szCs w:val="28"/>
          <w:lang w:val="de-DE"/>
        </w:rPr>
        <w:t>her aufstehen w</w:t>
      </w:r>
      <w:r w:rsidRPr="009F6D16">
        <w:rPr>
          <w:rFonts w:ascii="Microsoft Sans Serif" w:hAnsi="Microsoft Sans Serif" w:cs="Microsoft Sans Serif"/>
          <w:sz w:val="28"/>
          <w:szCs w:val="28"/>
          <w:lang w:val="de-DE"/>
        </w:rPr>
        <w:t>ȕ</w:t>
      </w:r>
      <w:r w:rsidRPr="009F6D16">
        <w:rPr>
          <w:sz w:val="28"/>
          <w:szCs w:val="28"/>
          <w:lang w:val="de-DE"/>
        </w:rPr>
        <w:t>rdest.</w:t>
      </w:r>
    </w:p>
    <w:p w:rsidR="002E66F1" w:rsidRPr="009F6D16" w:rsidRDefault="002E66F1" w:rsidP="00137F25">
      <w:pPr>
        <w:rPr>
          <w:sz w:val="28"/>
          <w:szCs w:val="28"/>
          <w:lang w:val="de-DE"/>
        </w:rPr>
      </w:pPr>
      <w:r w:rsidRPr="009F6D16">
        <w:rPr>
          <w:sz w:val="28"/>
          <w:szCs w:val="28"/>
          <w:lang w:val="de-DE"/>
        </w:rPr>
        <w:t xml:space="preserve">       5)- Es w</w:t>
      </w:r>
      <w:r w:rsidRPr="009F6D16">
        <w:rPr>
          <w:rFonts w:ascii="Tahoma" w:hAnsi="Tahoma" w:cs="Tahoma"/>
          <w:sz w:val="28"/>
          <w:szCs w:val="28"/>
        </w:rPr>
        <w:t>ἃ</w:t>
      </w:r>
      <w:r w:rsidRPr="009F6D16">
        <w:rPr>
          <w:sz w:val="28"/>
          <w:szCs w:val="28"/>
          <w:lang w:val="de-DE"/>
        </w:rPr>
        <w:t>re gut, wenn du ein neues kaufenw</w:t>
      </w:r>
      <w:r w:rsidRPr="009F6D16">
        <w:rPr>
          <w:rFonts w:ascii="Microsoft Sans Serif" w:hAnsi="Microsoft Sans Serif" w:cs="Microsoft Sans Serif"/>
          <w:sz w:val="28"/>
          <w:szCs w:val="28"/>
          <w:lang w:val="de-DE"/>
        </w:rPr>
        <w:t>ȕ</w:t>
      </w:r>
      <w:r w:rsidRPr="009F6D16">
        <w:rPr>
          <w:sz w:val="28"/>
          <w:szCs w:val="28"/>
          <w:lang w:val="de-DE"/>
        </w:rPr>
        <w:t>rdest.</w:t>
      </w:r>
    </w:p>
    <w:p w:rsidR="002E66F1" w:rsidRPr="009F6D16" w:rsidRDefault="002E66F1" w:rsidP="00137F25">
      <w:pPr>
        <w:rPr>
          <w:sz w:val="28"/>
          <w:szCs w:val="28"/>
          <w:lang w:val="de-DE"/>
        </w:rPr>
      </w:pPr>
      <w:r w:rsidRPr="009F6D16">
        <w:rPr>
          <w:sz w:val="28"/>
          <w:szCs w:val="28"/>
          <w:lang w:val="de-DE"/>
        </w:rPr>
        <w:t xml:space="preserve">       6) – Es w</w:t>
      </w:r>
      <w:r w:rsidRPr="009F6D16">
        <w:rPr>
          <w:rFonts w:ascii="Tahoma" w:hAnsi="Tahoma" w:cs="Tahoma"/>
          <w:sz w:val="28"/>
          <w:szCs w:val="28"/>
        </w:rPr>
        <w:t>ἃ</w:t>
      </w:r>
      <w:r w:rsidRPr="009F6D16">
        <w:rPr>
          <w:sz w:val="28"/>
          <w:szCs w:val="28"/>
          <w:lang w:val="de-DE"/>
        </w:rPr>
        <w:t>re gut, wenn du dir eine andere Wohnung suchenw</w:t>
      </w:r>
      <w:r w:rsidRPr="009F6D16">
        <w:rPr>
          <w:rFonts w:ascii="Microsoft Sans Serif" w:hAnsi="Microsoft Sans Serif" w:cs="Microsoft Sans Serif"/>
          <w:sz w:val="28"/>
          <w:szCs w:val="28"/>
          <w:lang w:val="de-DE"/>
        </w:rPr>
        <w:t>ȕ</w:t>
      </w:r>
      <w:r w:rsidRPr="009F6D16">
        <w:rPr>
          <w:sz w:val="28"/>
          <w:szCs w:val="28"/>
          <w:lang w:val="de-DE"/>
        </w:rPr>
        <w:t>rdest.</w:t>
      </w:r>
    </w:p>
    <w:p w:rsidR="002E66F1" w:rsidRPr="009F6D16" w:rsidRDefault="002E66F1" w:rsidP="00137F25">
      <w:pPr>
        <w:rPr>
          <w:sz w:val="28"/>
          <w:szCs w:val="28"/>
          <w:lang w:val="de-DE"/>
        </w:rPr>
      </w:pPr>
      <w:r w:rsidRPr="009F6D16">
        <w:rPr>
          <w:sz w:val="28"/>
          <w:szCs w:val="28"/>
          <w:lang w:val="de-DE"/>
        </w:rPr>
        <w:t xml:space="preserve">       7) – Es w</w:t>
      </w:r>
      <w:r w:rsidRPr="009F6D16">
        <w:rPr>
          <w:rFonts w:ascii="Tahoma" w:hAnsi="Tahoma" w:cs="Tahoma"/>
          <w:sz w:val="28"/>
          <w:szCs w:val="28"/>
        </w:rPr>
        <w:t>ἃ</w:t>
      </w:r>
      <w:r w:rsidRPr="009F6D16">
        <w:rPr>
          <w:sz w:val="28"/>
          <w:szCs w:val="28"/>
          <w:lang w:val="de-DE"/>
        </w:rPr>
        <w:t>re gut, wenn du jeden Tag drei</w:t>
      </w:r>
      <w:r w:rsidRPr="009F6D16">
        <w:rPr>
          <w:sz w:val="28"/>
          <w:szCs w:val="28"/>
        </w:rPr>
        <w:t>β</w:t>
      </w:r>
      <w:r w:rsidRPr="009F6D16">
        <w:rPr>
          <w:sz w:val="28"/>
          <w:szCs w:val="28"/>
          <w:lang w:val="de-DE"/>
        </w:rPr>
        <w:t>ig Minuten laufen w</w:t>
      </w:r>
      <w:r w:rsidRPr="009F6D16">
        <w:rPr>
          <w:rFonts w:ascii="Microsoft Sans Serif" w:hAnsi="Microsoft Sans Serif" w:cs="Microsoft Sans Serif"/>
          <w:sz w:val="28"/>
          <w:szCs w:val="28"/>
          <w:lang w:val="de-DE"/>
        </w:rPr>
        <w:t>ȕ</w:t>
      </w:r>
      <w:r w:rsidRPr="009F6D16">
        <w:rPr>
          <w:sz w:val="28"/>
          <w:szCs w:val="28"/>
          <w:lang w:val="de-DE"/>
        </w:rPr>
        <w:t>rdest.</w:t>
      </w:r>
    </w:p>
    <w:p w:rsidR="002E66F1" w:rsidRPr="009F6D16" w:rsidRDefault="002E66F1" w:rsidP="00137F25">
      <w:pPr>
        <w:rPr>
          <w:sz w:val="28"/>
          <w:szCs w:val="28"/>
          <w:lang w:val="de-DE"/>
        </w:rPr>
      </w:pPr>
      <w:r w:rsidRPr="009F6D16">
        <w:rPr>
          <w:sz w:val="28"/>
          <w:szCs w:val="28"/>
          <w:lang w:val="de-DE"/>
        </w:rPr>
        <w:t xml:space="preserve">       8) – Es w</w:t>
      </w:r>
      <w:r w:rsidRPr="009F6D16">
        <w:rPr>
          <w:rFonts w:ascii="Tahoma" w:hAnsi="Tahoma" w:cs="Tahoma"/>
          <w:sz w:val="28"/>
          <w:szCs w:val="28"/>
        </w:rPr>
        <w:t>ἃ</w:t>
      </w:r>
      <w:r w:rsidRPr="009F6D16">
        <w:rPr>
          <w:sz w:val="28"/>
          <w:szCs w:val="28"/>
          <w:lang w:val="de-DE"/>
        </w:rPr>
        <w:t>re gut, wenn du eine andere Stelle suchenw</w:t>
      </w:r>
      <w:r w:rsidRPr="009F6D16">
        <w:rPr>
          <w:rFonts w:ascii="Microsoft Sans Serif" w:hAnsi="Microsoft Sans Serif" w:cs="Microsoft Sans Serif"/>
          <w:sz w:val="28"/>
          <w:szCs w:val="28"/>
          <w:lang w:val="de-DE"/>
        </w:rPr>
        <w:t>ȕ</w:t>
      </w:r>
      <w:r w:rsidRPr="009F6D16">
        <w:rPr>
          <w:sz w:val="28"/>
          <w:szCs w:val="28"/>
          <w:lang w:val="de-DE"/>
        </w:rPr>
        <w:t>rdest.</w:t>
      </w:r>
    </w:p>
    <w:p w:rsidR="002E66F1" w:rsidRPr="009F6D16" w:rsidRDefault="002E66F1" w:rsidP="00137F25">
      <w:pPr>
        <w:rPr>
          <w:sz w:val="28"/>
          <w:szCs w:val="28"/>
          <w:lang w:val="de-DE"/>
        </w:rPr>
      </w:pPr>
      <w:r w:rsidRPr="009F6D16">
        <w:rPr>
          <w:sz w:val="28"/>
          <w:szCs w:val="28"/>
          <w:lang w:val="de-DE"/>
        </w:rPr>
        <w:t xml:space="preserve">       9) – Es w</w:t>
      </w:r>
      <w:r w:rsidRPr="009F6D16">
        <w:rPr>
          <w:rFonts w:ascii="Tahoma" w:hAnsi="Tahoma" w:cs="Tahoma"/>
          <w:sz w:val="28"/>
          <w:szCs w:val="28"/>
        </w:rPr>
        <w:t>ἃ</w:t>
      </w:r>
      <w:r w:rsidRPr="009F6D16">
        <w:rPr>
          <w:sz w:val="28"/>
          <w:szCs w:val="28"/>
          <w:lang w:val="de-DE"/>
        </w:rPr>
        <w:t>re gut, wenn du netter du netter w</w:t>
      </w:r>
      <w:r w:rsidRPr="009F6D16">
        <w:rPr>
          <w:rFonts w:ascii="Tahoma" w:hAnsi="Tahoma" w:cs="Tahoma"/>
          <w:sz w:val="28"/>
          <w:szCs w:val="28"/>
        </w:rPr>
        <w:t>ἃ</w:t>
      </w:r>
      <w:r w:rsidRPr="009F6D16">
        <w:rPr>
          <w:sz w:val="28"/>
          <w:szCs w:val="28"/>
          <w:lang w:val="de-DE"/>
        </w:rPr>
        <w:t>rest.</w:t>
      </w:r>
    </w:p>
    <w:p w:rsidR="002E66F1" w:rsidRPr="00132985" w:rsidRDefault="002E66F1" w:rsidP="00137F25">
      <w:pPr>
        <w:rPr>
          <w:sz w:val="28"/>
          <w:szCs w:val="28"/>
          <w:lang w:val="de-DE"/>
        </w:rPr>
      </w:pPr>
      <w:r w:rsidRPr="00132985">
        <w:rPr>
          <w:sz w:val="28"/>
          <w:szCs w:val="28"/>
          <w:lang w:val="de-DE"/>
        </w:rPr>
        <w:t>- Du solltest netter sein.</w:t>
      </w:r>
    </w:p>
    <w:p w:rsidR="002E66F1" w:rsidRPr="00132985" w:rsidRDefault="002E66F1" w:rsidP="00137F25">
      <w:pPr>
        <w:rPr>
          <w:sz w:val="28"/>
          <w:szCs w:val="28"/>
          <w:lang w:val="de-DE"/>
        </w:rPr>
      </w:pPr>
    </w:p>
    <w:p w:rsidR="002E66F1" w:rsidRPr="00132985" w:rsidRDefault="002E66F1" w:rsidP="00137F25">
      <w:pPr>
        <w:rPr>
          <w:sz w:val="28"/>
          <w:szCs w:val="28"/>
          <w:lang w:val="de-DE"/>
        </w:rPr>
      </w:pPr>
    </w:p>
    <w:p w:rsidR="002E66F1" w:rsidRPr="009F6D16" w:rsidRDefault="002E66F1" w:rsidP="00137F25">
      <w:pPr>
        <w:rPr>
          <w:sz w:val="28"/>
          <w:szCs w:val="28"/>
          <w:lang w:val="de-DE"/>
        </w:rPr>
      </w:pPr>
      <w:r w:rsidRPr="009F6D16">
        <w:rPr>
          <w:sz w:val="28"/>
          <w:szCs w:val="28"/>
          <w:lang w:val="de-DE"/>
        </w:rPr>
        <w:t>C.     Die Meinung, der Ärger, die Antwort, die Frage, der Besuch, das Esgen, das Feerngehen\ der Fernseher,  die peration, die Reparatur, der Regen, der Schnee, der Spaziergang, die Sprache, die Streik, der Unterschrift , die Untersuchung, die Verletzung, die Vorschlag, die W</w:t>
      </w:r>
      <w:r w:rsidRPr="009F6D16">
        <w:rPr>
          <w:rFonts w:ascii="Tahoma" w:hAnsi="Tahoma" w:cs="Tahoma"/>
          <w:sz w:val="28"/>
          <w:szCs w:val="28"/>
        </w:rPr>
        <w:t>ἃ</w:t>
      </w:r>
      <w:r w:rsidRPr="009F6D16">
        <w:rPr>
          <w:sz w:val="28"/>
          <w:szCs w:val="28"/>
          <w:lang w:val="de-DE"/>
        </w:rPr>
        <w:t>sche, die Wohnung, der Wunsch, die Demonstration.</w:t>
      </w:r>
    </w:p>
    <w:p w:rsidR="002E66F1" w:rsidRPr="009F6D16" w:rsidRDefault="002E66F1" w:rsidP="00137F25">
      <w:pPr>
        <w:rPr>
          <w:sz w:val="28"/>
          <w:szCs w:val="28"/>
          <w:lang w:val="de-DE"/>
        </w:rPr>
      </w:pPr>
    </w:p>
    <w:p w:rsidR="002E66F1" w:rsidRPr="009F6D16" w:rsidRDefault="002E66F1" w:rsidP="00137F25">
      <w:pPr>
        <w:rPr>
          <w:sz w:val="28"/>
          <w:szCs w:val="28"/>
          <w:lang w:val="de-DE"/>
        </w:rPr>
      </w:pPr>
    </w:p>
    <w:p w:rsidR="002E66F1" w:rsidRPr="009F6D16" w:rsidRDefault="002E66F1" w:rsidP="00137F25">
      <w:pPr>
        <w:rPr>
          <w:sz w:val="28"/>
          <w:szCs w:val="28"/>
          <w:lang w:val="de-DE"/>
        </w:rPr>
      </w:pPr>
      <w:r w:rsidRPr="009F6D16">
        <w:rPr>
          <w:sz w:val="28"/>
          <w:szCs w:val="28"/>
          <w:lang w:val="de-DE"/>
        </w:rPr>
        <w:t>D . 2)……sie h</w:t>
      </w:r>
      <w:r w:rsidRPr="009F6D16">
        <w:rPr>
          <w:rFonts w:ascii="Tahoma" w:hAnsi="Tahoma" w:cs="Tahoma"/>
          <w:sz w:val="28"/>
          <w:szCs w:val="28"/>
        </w:rPr>
        <w:t>ἃ</w:t>
      </w:r>
      <w:r w:rsidRPr="009F6D16">
        <w:rPr>
          <w:sz w:val="28"/>
          <w:szCs w:val="28"/>
          <w:lang w:val="de-DE"/>
        </w:rPr>
        <w:t>tte gern noch mehr Autos.</w:t>
      </w:r>
    </w:p>
    <w:p w:rsidR="002E66F1" w:rsidRPr="009F6D16" w:rsidRDefault="002E66F1" w:rsidP="00137F25">
      <w:pPr>
        <w:rPr>
          <w:sz w:val="28"/>
          <w:szCs w:val="28"/>
          <w:lang w:val="de-DE"/>
        </w:rPr>
      </w:pPr>
      <w:r w:rsidRPr="009F6D16">
        <w:rPr>
          <w:sz w:val="28"/>
          <w:szCs w:val="28"/>
          <w:lang w:val="de-DE"/>
        </w:rPr>
        <w:t xml:space="preserve">      3)…..sie w</w:t>
      </w:r>
      <w:r w:rsidRPr="009F6D16">
        <w:rPr>
          <w:rFonts w:ascii="Tahoma" w:hAnsi="Tahoma" w:cs="Tahoma"/>
          <w:sz w:val="28"/>
          <w:szCs w:val="28"/>
        </w:rPr>
        <w:t>ἃ</w:t>
      </w:r>
      <w:r w:rsidRPr="009F6D16">
        <w:rPr>
          <w:sz w:val="28"/>
          <w:szCs w:val="28"/>
          <w:lang w:val="de-DE"/>
        </w:rPr>
        <w:t>re gern noch scllanker.</w:t>
      </w:r>
    </w:p>
    <w:p w:rsidR="002E66F1" w:rsidRPr="009F6D16" w:rsidRDefault="002E66F1" w:rsidP="00137F25">
      <w:pPr>
        <w:rPr>
          <w:sz w:val="28"/>
          <w:szCs w:val="28"/>
          <w:lang w:val="de-DE"/>
        </w:rPr>
      </w:pPr>
      <w:r w:rsidRPr="009F6D16">
        <w:rPr>
          <w:sz w:val="28"/>
          <w:szCs w:val="28"/>
          <w:lang w:val="de-DE"/>
        </w:rPr>
        <w:t xml:space="preserve">      4)…..sie w</w:t>
      </w:r>
      <w:r w:rsidRPr="009F6D16">
        <w:rPr>
          <w:rFonts w:ascii="Microsoft Sans Serif" w:hAnsi="Microsoft Sans Serif" w:cs="Microsoft Sans Serif"/>
          <w:sz w:val="28"/>
          <w:szCs w:val="28"/>
          <w:lang w:val="de-DE"/>
        </w:rPr>
        <w:t>ȕ</w:t>
      </w:r>
      <w:r w:rsidRPr="009F6D16">
        <w:rPr>
          <w:sz w:val="28"/>
          <w:szCs w:val="28"/>
          <w:lang w:val="de-DE"/>
        </w:rPr>
        <w:t>rde gern noch mehr fernsehen.</w:t>
      </w:r>
    </w:p>
    <w:p w:rsidR="002E66F1" w:rsidRPr="009F6D16" w:rsidRDefault="002E66F1" w:rsidP="00137F25">
      <w:pPr>
        <w:rPr>
          <w:sz w:val="28"/>
          <w:szCs w:val="28"/>
          <w:lang w:val="de-DE"/>
        </w:rPr>
      </w:pPr>
      <w:r w:rsidRPr="009F6D16">
        <w:rPr>
          <w:sz w:val="28"/>
          <w:szCs w:val="28"/>
          <w:lang w:val="de-DE"/>
        </w:rPr>
        <w:t xml:space="preserve">      5)…..sie w</w:t>
      </w:r>
      <w:r w:rsidRPr="009F6D16">
        <w:rPr>
          <w:rFonts w:ascii="Microsoft Sans Serif" w:hAnsi="Microsoft Sans Serif" w:cs="Microsoft Sans Serif"/>
          <w:sz w:val="28"/>
          <w:szCs w:val="28"/>
          <w:lang w:val="de-DE"/>
        </w:rPr>
        <w:t>ȕ</w:t>
      </w:r>
      <w:r w:rsidRPr="009F6D16">
        <w:rPr>
          <w:sz w:val="28"/>
          <w:szCs w:val="28"/>
          <w:lang w:val="de-DE"/>
        </w:rPr>
        <w:t>rde gern noch mehr verdienen.</w:t>
      </w:r>
    </w:p>
    <w:p w:rsidR="002E66F1" w:rsidRPr="009F6D16" w:rsidRDefault="002E66F1" w:rsidP="00137F25">
      <w:pPr>
        <w:rPr>
          <w:sz w:val="28"/>
          <w:szCs w:val="28"/>
          <w:lang w:val="de-DE"/>
        </w:rPr>
      </w:pPr>
      <w:r w:rsidRPr="009F6D16">
        <w:rPr>
          <w:sz w:val="28"/>
          <w:szCs w:val="28"/>
          <w:lang w:val="de-DE"/>
        </w:rPr>
        <w:t xml:space="preserve">      6)…..sie h</w:t>
      </w:r>
      <w:r w:rsidRPr="009F6D16">
        <w:rPr>
          <w:rFonts w:ascii="Tahoma" w:hAnsi="Tahoma" w:cs="Tahoma"/>
          <w:sz w:val="28"/>
          <w:szCs w:val="28"/>
        </w:rPr>
        <w:t>ἃ</w:t>
      </w:r>
      <w:r w:rsidRPr="009F6D16">
        <w:rPr>
          <w:sz w:val="28"/>
          <w:szCs w:val="28"/>
          <w:lang w:val="de-DE"/>
        </w:rPr>
        <w:t>tte gern noch mehr Hunde.</w:t>
      </w:r>
    </w:p>
    <w:p w:rsidR="002E66F1" w:rsidRPr="009F6D16" w:rsidRDefault="002E66F1" w:rsidP="00137F25">
      <w:pPr>
        <w:rPr>
          <w:sz w:val="28"/>
          <w:szCs w:val="28"/>
          <w:lang w:val="de-DE"/>
        </w:rPr>
      </w:pPr>
      <w:r w:rsidRPr="009F6D16">
        <w:rPr>
          <w:sz w:val="28"/>
          <w:szCs w:val="28"/>
          <w:lang w:val="de-DE"/>
        </w:rPr>
        <w:t xml:space="preserve">      7)……siew</w:t>
      </w:r>
      <w:r w:rsidRPr="009F6D16">
        <w:rPr>
          <w:rFonts w:ascii="Microsoft Sans Serif" w:hAnsi="Microsoft Sans Serif" w:cs="Microsoft Sans Serif"/>
          <w:sz w:val="28"/>
          <w:szCs w:val="28"/>
          <w:lang w:val="de-DE"/>
        </w:rPr>
        <w:t>ȕ</w:t>
      </w:r>
      <w:r w:rsidRPr="009F6D16">
        <w:rPr>
          <w:sz w:val="28"/>
          <w:szCs w:val="28"/>
          <w:lang w:val="de-DE"/>
        </w:rPr>
        <w:t>rde gern noch mehr schlafen.</w:t>
      </w:r>
    </w:p>
    <w:p w:rsidR="002E66F1" w:rsidRPr="009F6D16" w:rsidRDefault="002E66F1" w:rsidP="00137F25">
      <w:pPr>
        <w:rPr>
          <w:sz w:val="28"/>
          <w:szCs w:val="28"/>
          <w:lang w:val="de-DE"/>
        </w:rPr>
      </w:pPr>
      <w:r w:rsidRPr="009F6D16">
        <w:rPr>
          <w:sz w:val="28"/>
          <w:szCs w:val="28"/>
          <w:lang w:val="de-DE"/>
        </w:rPr>
        <w:t xml:space="preserve">      8)…..sie w</w:t>
      </w:r>
      <w:r w:rsidRPr="009F6D16">
        <w:rPr>
          <w:rFonts w:ascii="Microsoft Sans Serif" w:hAnsi="Microsoft Sans Serif" w:cs="Microsoft Sans Serif"/>
          <w:sz w:val="28"/>
          <w:szCs w:val="28"/>
          <w:lang w:val="de-DE"/>
        </w:rPr>
        <w:t>ȕ</w:t>
      </w:r>
      <w:r w:rsidRPr="009F6D16">
        <w:rPr>
          <w:sz w:val="28"/>
          <w:szCs w:val="28"/>
          <w:lang w:val="de-DE"/>
        </w:rPr>
        <w:t>rde gern noch mehr besser aussehen.</w:t>
      </w:r>
    </w:p>
    <w:p w:rsidR="002E66F1" w:rsidRPr="009F6D16" w:rsidRDefault="002E66F1" w:rsidP="00137F25">
      <w:pPr>
        <w:rPr>
          <w:sz w:val="28"/>
          <w:szCs w:val="28"/>
          <w:lang w:val="de-DE"/>
        </w:rPr>
      </w:pPr>
      <w:r w:rsidRPr="009F6D16">
        <w:rPr>
          <w:sz w:val="28"/>
          <w:szCs w:val="28"/>
          <w:lang w:val="de-DE"/>
        </w:rPr>
        <w:t xml:space="preserve">     9)…...sie w</w:t>
      </w:r>
      <w:r w:rsidRPr="009F6D16">
        <w:rPr>
          <w:rFonts w:ascii="Microsoft Sans Serif" w:hAnsi="Microsoft Sans Serif" w:cs="Microsoft Sans Serif"/>
          <w:sz w:val="28"/>
          <w:szCs w:val="28"/>
          <w:lang w:val="de-DE"/>
        </w:rPr>
        <w:t>ȕ</w:t>
      </w:r>
      <w:r w:rsidRPr="009F6D16">
        <w:rPr>
          <w:sz w:val="28"/>
          <w:szCs w:val="28"/>
          <w:lang w:val="de-DE"/>
        </w:rPr>
        <w:t>rde gern noch mehr Sprachen sprechen.</w:t>
      </w:r>
    </w:p>
    <w:p w:rsidR="002E66F1" w:rsidRPr="009F6D16" w:rsidRDefault="002E66F1" w:rsidP="00137F25">
      <w:pPr>
        <w:rPr>
          <w:sz w:val="28"/>
          <w:szCs w:val="28"/>
          <w:lang w:val="de-DE"/>
        </w:rPr>
      </w:pPr>
      <w:r w:rsidRPr="009F6D16">
        <w:rPr>
          <w:sz w:val="28"/>
          <w:szCs w:val="28"/>
          <w:lang w:val="de-DE"/>
        </w:rPr>
        <w:t xml:space="preserve">    10)…..sie h</w:t>
      </w:r>
      <w:r w:rsidRPr="009F6D16">
        <w:rPr>
          <w:rFonts w:ascii="Tahoma" w:hAnsi="Tahoma" w:cs="Tahoma"/>
          <w:sz w:val="28"/>
          <w:szCs w:val="28"/>
        </w:rPr>
        <w:t>ἃ</w:t>
      </w:r>
      <w:r w:rsidRPr="009F6D16">
        <w:rPr>
          <w:sz w:val="28"/>
          <w:szCs w:val="28"/>
          <w:lang w:val="de-DE"/>
        </w:rPr>
        <w:t>tte gern noch mehr Kleider.</w:t>
      </w:r>
    </w:p>
    <w:p w:rsidR="002E66F1" w:rsidRPr="009F6D16" w:rsidRDefault="002E66F1" w:rsidP="00137F25">
      <w:pPr>
        <w:rPr>
          <w:sz w:val="28"/>
          <w:szCs w:val="28"/>
          <w:lang w:val="de-DE"/>
        </w:rPr>
      </w:pPr>
      <w:r w:rsidRPr="009F6D16">
        <w:rPr>
          <w:sz w:val="28"/>
          <w:szCs w:val="28"/>
          <w:lang w:val="de-DE"/>
        </w:rPr>
        <w:t xml:space="preserve">    11)…...sie w</w:t>
      </w:r>
      <w:r w:rsidRPr="009F6D16">
        <w:rPr>
          <w:rFonts w:ascii="Microsoft Sans Serif" w:hAnsi="Microsoft Sans Serif" w:cs="Microsoft Sans Serif"/>
          <w:sz w:val="28"/>
          <w:szCs w:val="28"/>
          <w:lang w:val="de-DE"/>
        </w:rPr>
        <w:t>ȕ</w:t>
      </w:r>
      <w:r w:rsidRPr="009F6D16">
        <w:rPr>
          <w:sz w:val="28"/>
          <w:szCs w:val="28"/>
          <w:lang w:val="de-DE"/>
        </w:rPr>
        <w:t>rde gern noch mehr Leute kennen.</w:t>
      </w:r>
    </w:p>
    <w:p w:rsidR="002E66F1" w:rsidRPr="009F6D16" w:rsidRDefault="002E66F1" w:rsidP="00137F25">
      <w:pPr>
        <w:rPr>
          <w:sz w:val="28"/>
          <w:szCs w:val="28"/>
          <w:lang w:val="de-DE"/>
        </w:rPr>
      </w:pPr>
      <w:r w:rsidRPr="009F6D16">
        <w:rPr>
          <w:sz w:val="28"/>
          <w:szCs w:val="28"/>
          <w:lang w:val="de-DE"/>
        </w:rPr>
        <w:t xml:space="preserve">    12)…... sie w</w:t>
      </w:r>
      <w:r w:rsidRPr="009F6D16">
        <w:rPr>
          <w:rFonts w:ascii="Microsoft Sans Serif" w:hAnsi="Microsoft Sans Serif" w:cs="Microsoft Sans Serif"/>
          <w:sz w:val="28"/>
          <w:szCs w:val="28"/>
          <w:lang w:val="de-DE"/>
        </w:rPr>
        <w:t>ȕ</w:t>
      </w:r>
      <w:r w:rsidRPr="009F6D16">
        <w:rPr>
          <w:sz w:val="28"/>
          <w:szCs w:val="28"/>
          <w:lang w:val="de-DE"/>
        </w:rPr>
        <w:t xml:space="preserve">rde gern noch </w:t>
      </w:r>
      <w:r w:rsidRPr="009F6D16">
        <w:rPr>
          <w:rFonts w:ascii="Microsoft Sans Serif" w:hAnsi="Microsoft Sans Serif" w:cs="Microsoft Sans Serif"/>
          <w:sz w:val="28"/>
          <w:szCs w:val="28"/>
          <w:lang w:val="de-DE"/>
        </w:rPr>
        <w:t>ȍ</w:t>
      </w:r>
      <w:r w:rsidRPr="009F6D16">
        <w:rPr>
          <w:sz w:val="28"/>
          <w:szCs w:val="28"/>
          <w:lang w:val="de-DE"/>
        </w:rPr>
        <w:t>fter Ski fahren.</w:t>
      </w:r>
    </w:p>
    <w:p w:rsidR="002E66F1" w:rsidRPr="009F6D16" w:rsidRDefault="002E66F1" w:rsidP="00137F25">
      <w:pPr>
        <w:rPr>
          <w:sz w:val="28"/>
          <w:szCs w:val="28"/>
          <w:lang w:val="de-DE"/>
        </w:rPr>
      </w:pPr>
      <w:r w:rsidRPr="009F6D16">
        <w:rPr>
          <w:sz w:val="28"/>
          <w:szCs w:val="28"/>
          <w:lang w:val="de-DE"/>
        </w:rPr>
        <w:t xml:space="preserve">    13)…… sie w</w:t>
      </w:r>
      <w:r w:rsidRPr="009F6D16">
        <w:rPr>
          <w:rFonts w:ascii="Microsoft Sans Serif" w:hAnsi="Microsoft Sans Serif" w:cs="Microsoft Sans Serif"/>
          <w:sz w:val="28"/>
          <w:szCs w:val="28"/>
          <w:lang w:val="de-DE"/>
        </w:rPr>
        <w:t>ȕ</w:t>
      </w:r>
      <w:r w:rsidRPr="009F6D16">
        <w:rPr>
          <w:sz w:val="28"/>
          <w:szCs w:val="28"/>
          <w:lang w:val="de-DE"/>
        </w:rPr>
        <w:t xml:space="preserve">rde gern noch </w:t>
      </w:r>
      <w:r w:rsidRPr="009F6D16">
        <w:rPr>
          <w:rFonts w:ascii="Microsoft Sans Serif" w:hAnsi="Microsoft Sans Serif" w:cs="Microsoft Sans Serif"/>
          <w:sz w:val="28"/>
          <w:szCs w:val="28"/>
          <w:lang w:val="de-DE"/>
        </w:rPr>
        <w:t>ȍ</w:t>
      </w:r>
      <w:r w:rsidRPr="009F6D16">
        <w:rPr>
          <w:sz w:val="28"/>
          <w:szCs w:val="28"/>
          <w:lang w:val="de-DE"/>
        </w:rPr>
        <w:t>fter einkaufen gehen.</w:t>
      </w:r>
    </w:p>
    <w:p w:rsidR="002E66F1" w:rsidRPr="009F6D16" w:rsidRDefault="002E66F1" w:rsidP="00137F25">
      <w:pPr>
        <w:rPr>
          <w:sz w:val="28"/>
          <w:szCs w:val="28"/>
          <w:lang w:val="de-DE"/>
        </w:rPr>
      </w:pPr>
      <w:r w:rsidRPr="009F6D16">
        <w:rPr>
          <w:sz w:val="28"/>
          <w:szCs w:val="28"/>
          <w:lang w:val="de-DE"/>
        </w:rPr>
        <w:t xml:space="preserve">    14)…... sie w</w:t>
      </w:r>
      <w:r w:rsidRPr="009F6D16">
        <w:rPr>
          <w:rFonts w:ascii="Microsoft Sans Serif" w:hAnsi="Microsoft Sans Serif" w:cs="Microsoft Sans Serif"/>
          <w:sz w:val="28"/>
          <w:szCs w:val="28"/>
          <w:lang w:val="de-DE"/>
        </w:rPr>
        <w:t>ȕ</w:t>
      </w:r>
      <w:r w:rsidRPr="009F6D16">
        <w:rPr>
          <w:sz w:val="28"/>
          <w:szCs w:val="28"/>
          <w:lang w:val="de-DE"/>
        </w:rPr>
        <w:t>rde gern noch mehr wissen.</w:t>
      </w:r>
    </w:p>
    <w:p w:rsidR="002E66F1" w:rsidRPr="009F6D16" w:rsidRDefault="002E66F1" w:rsidP="00137F25">
      <w:pPr>
        <w:rPr>
          <w:sz w:val="28"/>
          <w:szCs w:val="28"/>
          <w:lang w:val="de-DE"/>
        </w:rPr>
      </w:pPr>
    </w:p>
    <w:p w:rsidR="002E66F1" w:rsidRPr="00232D9E" w:rsidRDefault="002E66F1" w:rsidP="00137F25">
      <w:pPr>
        <w:rPr>
          <w:sz w:val="28"/>
          <w:szCs w:val="28"/>
          <w:lang w:val="de-DE"/>
        </w:rPr>
      </w:pPr>
    </w:p>
    <w:p w:rsidR="002E66F1" w:rsidRPr="00534A95" w:rsidRDefault="002E66F1" w:rsidP="00137F25">
      <w:pPr>
        <w:jc w:val="center"/>
        <w:rPr>
          <w:sz w:val="28"/>
          <w:szCs w:val="28"/>
          <w:lang w:val="de-DE"/>
        </w:rPr>
      </w:pPr>
    </w:p>
    <w:p w:rsidR="002E66F1" w:rsidRDefault="002E66F1" w:rsidP="00520762">
      <w:pPr>
        <w:rPr>
          <w:b/>
          <w:sz w:val="28"/>
          <w:szCs w:val="28"/>
          <w:lang w:val="de-DE"/>
        </w:rPr>
      </w:pPr>
      <w:r>
        <w:rPr>
          <w:b/>
          <w:sz w:val="28"/>
          <w:szCs w:val="28"/>
        </w:rPr>
        <w:t>Экзаменационныевопросы</w:t>
      </w:r>
    </w:p>
    <w:p w:rsidR="002E66F1" w:rsidRPr="00B0016D" w:rsidRDefault="002E66F1" w:rsidP="00520762">
      <w:pPr>
        <w:rPr>
          <w:sz w:val="28"/>
          <w:szCs w:val="28"/>
          <w:lang w:val="de-DE"/>
        </w:rPr>
      </w:pPr>
      <w:r>
        <w:rPr>
          <w:sz w:val="28"/>
          <w:szCs w:val="28"/>
          <w:lang w:val="de-DE"/>
        </w:rPr>
        <w:t xml:space="preserve">      Prüfungsfragen</w:t>
      </w:r>
    </w:p>
    <w:p w:rsidR="002E66F1" w:rsidRDefault="002E66F1" w:rsidP="00520762">
      <w:pPr>
        <w:rPr>
          <w:sz w:val="28"/>
          <w:szCs w:val="28"/>
          <w:lang w:val="de-DE"/>
        </w:rPr>
      </w:pPr>
      <w:r>
        <w:rPr>
          <w:sz w:val="28"/>
          <w:szCs w:val="28"/>
          <w:lang w:val="de-DE"/>
        </w:rPr>
        <w:t>1.  Der grammatische Test (in jeder Prüfungskarte).</w:t>
      </w:r>
    </w:p>
    <w:p w:rsidR="002E66F1" w:rsidRDefault="002E66F1" w:rsidP="00520762">
      <w:pPr>
        <w:rPr>
          <w:sz w:val="28"/>
          <w:szCs w:val="28"/>
          <w:lang w:val="de-DE"/>
        </w:rPr>
      </w:pPr>
      <w:r>
        <w:rPr>
          <w:sz w:val="28"/>
          <w:szCs w:val="28"/>
          <w:lang w:val="de-DE"/>
        </w:rPr>
        <w:t>2. Das Übersetzen des Fachtextes  (in jeder Prüfungskarte).</w:t>
      </w:r>
    </w:p>
    <w:p w:rsidR="002E66F1" w:rsidRDefault="002E66F1" w:rsidP="00520762">
      <w:pPr>
        <w:rPr>
          <w:sz w:val="28"/>
          <w:szCs w:val="28"/>
          <w:lang w:val="de-DE"/>
        </w:rPr>
      </w:pPr>
      <w:r>
        <w:rPr>
          <w:sz w:val="28"/>
          <w:szCs w:val="28"/>
          <w:lang w:val="de-DE"/>
        </w:rPr>
        <w:t>3. Fragen zum Text (in jeder Prüfungskarte).</w:t>
      </w:r>
    </w:p>
    <w:p w:rsidR="002E66F1" w:rsidRPr="00B0016D" w:rsidRDefault="002E66F1" w:rsidP="00520762">
      <w:pPr>
        <w:rPr>
          <w:sz w:val="28"/>
          <w:szCs w:val="28"/>
          <w:lang w:val="de-DE"/>
        </w:rPr>
      </w:pPr>
    </w:p>
    <w:p w:rsidR="002E66F1" w:rsidRDefault="002E66F1" w:rsidP="00520762">
      <w:pPr>
        <w:rPr>
          <w:sz w:val="28"/>
          <w:szCs w:val="28"/>
        </w:rPr>
      </w:pPr>
      <w:r>
        <w:rPr>
          <w:sz w:val="28"/>
          <w:szCs w:val="28"/>
        </w:rPr>
        <w:t>Примечание:  В экзаменационном материале 25-30 билетов. К каждому билету прилагается текст по специальности для перевода со словарем, вопросы к тексту, грамматический тест.</w:t>
      </w:r>
    </w:p>
    <w:p w:rsidR="002E66F1" w:rsidRDefault="002E66F1" w:rsidP="00520762">
      <w:pPr>
        <w:rPr>
          <w:sz w:val="28"/>
          <w:szCs w:val="28"/>
        </w:rPr>
      </w:pPr>
    </w:p>
    <w:p w:rsidR="002E66F1" w:rsidRPr="00520762" w:rsidRDefault="002E66F1">
      <w:bookmarkStart w:id="0" w:name="_GoBack"/>
      <w:bookmarkEnd w:id="0"/>
    </w:p>
    <w:sectPr w:rsidR="002E66F1" w:rsidRPr="00520762" w:rsidSect="001F2A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47"/>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7F25"/>
    <w:rsid w:val="00132985"/>
    <w:rsid w:val="00137F25"/>
    <w:rsid w:val="001B09AD"/>
    <w:rsid w:val="001F2A30"/>
    <w:rsid w:val="00232D9E"/>
    <w:rsid w:val="002E66F1"/>
    <w:rsid w:val="00395CFB"/>
    <w:rsid w:val="00465A45"/>
    <w:rsid w:val="00520762"/>
    <w:rsid w:val="00534A95"/>
    <w:rsid w:val="00543D1D"/>
    <w:rsid w:val="00576B5A"/>
    <w:rsid w:val="00784A4C"/>
    <w:rsid w:val="00934ECB"/>
    <w:rsid w:val="009F6D16"/>
    <w:rsid w:val="00B0016D"/>
    <w:rsid w:val="00B17DD4"/>
    <w:rsid w:val="00C35132"/>
    <w:rsid w:val="00E60D2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F2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028229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6</Pages>
  <Words>1515</Words>
  <Characters>8640</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ASI3</cp:lastModifiedBy>
  <cp:revision>5</cp:revision>
  <dcterms:created xsi:type="dcterms:W3CDTF">2018-01-05T06:42:00Z</dcterms:created>
  <dcterms:modified xsi:type="dcterms:W3CDTF">2018-08-26T09:23:00Z</dcterms:modified>
</cp:coreProperties>
</file>